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2765" w14:textId="5A4626FB" w:rsidR="0081148C" w:rsidRPr="00944E25" w:rsidRDefault="0081148C" w:rsidP="0081148C">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0D718D">
        <w:rPr>
          <w:rFonts w:ascii="Arial" w:hAnsi="Arial" w:cs="Arial"/>
          <w:b/>
          <w:bCs/>
          <w:sz w:val="24"/>
          <w:szCs w:val="18"/>
        </w:rPr>
        <w:t>8bis</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91359C" w:rsidRPr="0091359C">
        <w:t xml:space="preserve"> </w:t>
      </w:r>
      <w:r w:rsidR="0091359C" w:rsidRPr="0091359C">
        <w:rPr>
          <w:rFonts w:ascii="Arial" w:hAnsi="Arial" w:cs="Arial"/>
          <w:b/>
          <w:bCs/>
          <w:sz w:val="24"/>
          <w:szCs w:val="18"/>
        </w:rPr>
        <w:t>240774</w:t>
      </w:r>
      <w:r w:rsidR="0091359C">
        <w:rPr>
          <w:rFonts w:ascii="Arial" w:hAnsi="Arial" w:cs="Arial"/>
          <w:b/>
          <w:bCs/>
          <w:sz w:val="24"/>
          <w:szCs w:val="18"/>
        </w:rPr>
        <w:t>1</w:t>
      </w:r>
      <w:r w:rsidRPr="003C333B">
        <w:t xml:space="preserve"> </w:t>
      </w:r>
    </w:p>
    <w:p w14:paraId="0F351267" w14:textId="2911B67F" w:rsidR="0081148C" w:rsidRPr="006D307A" w:rsidRDefault="002A04DB" w:rsidP="0081148C">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Hefei</w:t>
      </w:r>
      <w:r w:rsidRPr="0018420F">
        <w:rPr>
          <w:rFonts w:cs="Arial"/>
          <w:bCs/>
          <w:noProof w:val="0"/>
          <w:sz w:val="24"/>
          <w:szCs w:val="18"/>
        </w:rPr>
        <w:t>, C</w:t>
      </w:r>
      <w:r w:rsidR="00AF673B" w:rsidRPr="0018420F">
        <w:rPr>
          <w:rFonts w:cs="Arial"/>
          <w:bCs/>
          <w:noProof w:val="0"/>
          <w:sz w:val="24"/>
          <w:szCs w:val="18"/>
        </w:rPr>
        <w:t>hina</w:t>
      </w:r>
      <w:r w:rsidR="0081148C" w:rsidRPr="0018420F">
        <w:rPr>
          <w:rFonts w:cs="Arial"/>
          <w:bCs/>
          <w:noProof w:val="0"/>
          <w:sz w:val="24"/>
          <w:szCs w:val="18"/>
        </w:rPr>
        <w:t xml:space="preserve">, </w:t>
      </w:r>
      <w:r w:rsidR="00323F10">
        <w:rPr>
          <w:rFonts w:eastAsia="MS Mincho" w:cs="Arial"/>
          <w:bCs/>
          <w:noProof w:val="0"/>
          <w:sz w:val="24"/>
          <w:szCs w:val="18"/>
          <w:lang w:eastAsia="ja-JP"/>
        </w:rPr>
        <w:t>Oct</w:t>
      </w:r>
      <w:r w:rsidR="009E3B40">
        <w:rPr>
          <w:rFonts w:eastAsia="MS Mincho" w:cs="Arial"/>
          <w:bCs/>
          <w:noProof w:val="0"/>
          <w:sz w:val="24"/>
          <w:szCs w:val="18"/>
          <w:lang w:eastAsia="ja-JP"/>
        </w:rPr>
        <w:t>ober</w:t>
      </w:r>
      <w:r w:rsidR="00323F10">
        <w:rPr>
          <w:rFonts w:eastAsia="MS Mincho" w:cs="Arial"/>
          <w:bCs/>
          <w:noProof w:val="0"/>
          <w:sz w:val="24"/>
          <w:szCs w:val="18"/>
          <w:lang w:eastAsia="ja-JP"/>
        </w:rPr>
        <w:t xml:space="preserve"> 14</w:t>
      </w:r>
      <w:r w:rsidR="00323F10" w:rsidRPr="0018420F">
        <w:rPr>
          <w:rFonts w:eastAsia="MS Mincho" w:cs="Arial"/>
          <w:bCs/>
          <w:noProof w:val="0"/>
          <w:sz w:val="24"/>
          <w:szCs w:val="18"/>
          <w:vertAlign w:val="superscript"/>
          <w:lang w:eastAsia="ja-JP"/>
        </w:rPr>
        <w:t>th</w:t>
      </w:r>
      <w:r w:rsidR="00323F10">
        <w:rPr>
          <w:rFonts w:eastAsia="MS Mincho" w:cs="Arial"/>
          <w:bCs/>
          <w:noProof w:val="0"/>
          <w:sz w:val="24"/>
          <w:szCs w:val="18"/>
          <w:lang w:eastAsia="ja-JP"/>
        </w:rPr>
        <w:t xml:space="preserve"> – 18</w:t>
      </w:r>
      <w:r w:rsidR="0081148C" w:rsidRPr="0018420F">
        <w:rPr>
          <w:rFonts w:eastAsia="MS Mincho" w:cs="Arial"/>
          <w:bCs/>
          <w:noProof w:val="0"/>
          <w:sz w:val="24"/>
          <w:szCs w:val="18"/>
          <w:vertAlign w:val="superscript"/>
          <w:lang w:eastAsia="ja-JP"/>
        </w:rPr>
        <w:t>th</w:t>
      </w:r>
      <w:r w:rsidR="0081148C" w:rsidRPr="006D307A">
        <w:rPr>
          <w:rFonts w:eastAsia="MS Mincho" w:cs="Arial"/>
          <w:bCs/>
          <w:noProof w:val="0"/>
          <w:sz w:val="24"/>
          <w:szCs w:val="18"/>
          <w:lang w:eastAsia="ja-JP"/>
        </w:rPr>
        <w:t>, 2024</w:t>
      </w:r>
    </w:p>
    <w:p w14:paraId="020FC28D" w14:textId="77777777" w:rsidR="0081148C" w:rsidRPr="003C333B"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77777777" w:rsidR="00E25885" w:rsidRPr="002A4F17" w:rsidRDefault="00E25885" w:rsidP="00E25885">
      <w:pPr>
        <w:pStyle w:val="af4"/>
        <w:jc w:val="both"/>
      </w:pPr>
      <w:bookmarkStart w:id="0" w:name="OLE_LINK5"/>
      <w:bookmarkStart w:id="1" w:name="OLE_LINK8"/>
      <w:r w:rsidRPr="002A4F17">
        <w:t xml:space="preserve">In RAN# 102, a new Rel-19 study item on channel modelling for Integrated Sensing </w:t>
      </w:r>
      <w:proofErr w:type="gramStart"/>
      <w:r w:rsidRPr="002A4F17">
        <w:t>And</w:t>
      </w:r>
      <w:proofErr w:type="gramEnd"/>
      <w:r w:rsidRPr="002A4F17">
        <w:t xml:space="preserve"> Communication (ISAC) 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1A045B">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1A045B">
            <w:pPr>
              <w:spacing w:after="120"/>
              <w:ind w:left="284" w:hanging="284"/>
              <w:rPr>
                <w:b/>
                <w:u w:val="single"/>
              </w:rPr>
            </w:pPr>
            <w:r>
              <w:rPr>
                <w:b/>
                <w:u w:val="single"/>
              </w:rPr>
              <w:t>Objective:</w:t>
            </w:r>
          </w:p>
          <w:p w14:paraId="2D421472" w14:textId="77777777" w:rsidR="00E25885" w:rsidRDefault="00E25885" w:rsidP="001A045B">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1A045B">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1A045B">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1A045B">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1A045B">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1A045B">
            <w:pPr>
              <w:spacing w:after="0"/>
              <w:rPr>
                <w:rFonts w:eastAsia="等线"/>
                <w:bCs/>
                <w:lang w:val="en-GB" w:eastAsia="en-GB"/>
              </w:rPr>
            </w:pPr>
          </w:p>
          <w:p w14:paraId="12BEDFED" w14:textId="77777777" w:rsidR="00E25885" w:rsidRDefault="00E25885" w:rsidP="001A045B">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14:textId="77777777" w:rsidR="00E25885" w:rsidRDefault="00E25885" w:rsidP="001A045B">
            <w:pPr>
              <w:spacing w:after="0"/>
              <w:rPr>
                <w:rFonts w:eastAsia="等线"/>
                <w:bCs/>
                <w:lang w:val="en-GB" w:eastAsia="en-GB"/>
              </w:rPr>
            </w:pPr>
          </w:p>
          <w:p w14:paraId="268A9400" w14:textId="77777777" w:rsidR="00E25885" w:rsidRDefault="00E25885" w:rsidP="001A045B">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1A045B">
            <w:pPr>
              <w:spacing w:after="0"/>
              <w:rPr>
                <w:rFonts w:eastAsia="等线"/>
                <w:bCs/>
                <w:lang w:val="en-GB" w:eastAsia="en-GB"/>
              </w:rPr>
            </w:pPr>
          </w:p>
          <w:p w14:paraId="51AD9A7B" w14:textId="77777777" w:rsidR="00E25885" w:rsidRDefault="00E25885" w:rsidP="001A045B">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1A045B">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1A045B">
            <w:pPr>
              <w:numPr>
                <w:ilvl w:val="0"/>
                <w:numId w:val="17"/>
              </w:numPr>
              <w:spacing w:after="0"/>
              <w:rPr>
                <w:rFonts w:eastAsia="等线"/>
                <w:bCs/>
                <w:lang w:val="en-GB" w:eastAsia="en-GB"/>
              </w:rPr>
            </w:pPr>
            <w:r>
              <w:rPr>
                <w:rFonts w:eastAsia="等线"/>
                <w:bCs/>
                <w:lang w:val="en-GB" w:eastAsia="en-GB"/>
              </w:rPr>
              <w:t xml:space="preserve">Define channel modelling details for sensing using 38.901 as a starting point, and </w:t>
            </w:r>
            <w:proofErr w:type="gramStart"/>
            <w:r>
              <w:rPr>
                <w:rFonts w:eastAsia="等线"/>
                <w:bCs/>
                <w:lang w:val="en-GB" w:eastAsia="en-GB"/>
              </w:rPr>
              <w:t>taking into account</w:t>
            </w:r>
            <w:proofErr w:type="gramEnd"/>
            <w:r>
              <w:rPr>
                <w:rFonts w:eastAsia="等线"/>
                <w:bCs/>
                <w:lang w:val="en-GB" w:eastAsia="en-GB"/>
              </w:rPr>
              <w:t xml:space="preserve"> relevant measurements, including:</w:t>
            </w:r>
          </w:p>
          <w:p w14:paraId="47F065F1" w14:textId="77777777" w:rsidR="00E25885" w:rsidRDefault="00E25885" w:rsidP="001A045B">
            <w:pPr>
              <w:numPr>
                <w:ilvl w:val="0"/>
                <w:numId w:val="18"/>
              </w:numPr>
              <w:spacing w:after="0"/>
              <w:rPr>
                <w:rFonts w:eastAsia="等线"/>
                <w:bCs/>
                <w:lang w:val="en-GB" w:eastAsia="en-GB"/>
              </w:rPr>
            </w:pPr>
            <w:r>
              <w:rPr>
                <w:rFonts w:eastAsia="等线"/>
                <w:bCs/>
                <w:lang w:val="en-GB" w:eastAsia="en-GB"/>
              </w:rPr>
              <w:t xml:space="preserve">modelling of sensing targets and background environment, including, for example (if needed by the above use cases), radar cross-section (RCS), mobility and clutter/scattering </w:t>
            </w:r>
            <w:proofErr w:type="gramStart"/>
            <w:r>
              <w:rPr>
                <w:rFonts w:eastAsia="等线"/>
                <w:bCs/>
                <w:lang w:val="en-GB" w:eastAsia="en-GB"/>
              </w:rPr>
              <w:t>patterns;</w:t>
            </w:r>
            <w:proofErr w:type="gramEnd"/>
          </w:p>
          <w:p w14:paraId="6C83BCC5" w14:textId="77777777" w:rsidR="00E25885" w:rsidRDefault="00E25885" w:rsidP="001A045B">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4085758C" w:rsidR="005A4829" w:rsidRPr="00E25885" w:rsidRDefault="00E25885" w:rsidP="009B0FDD">
      <w:pPr>
        <w:jc w:val="both"/>
      </w:pPr>
      <w:r>
        <w:t>Based on the scope of the study item, in this contribution, we continue to present our views on the issue</w:t>
      </w:r>
      <w:r w:rsidR="00C4176A">
        <w:t xml:space="preserve">s of ISAC deployment scenarios </w:t>
      </w:r>
      <w:r w:rsidR="00B2461A">
        <w:t>[2]</w:t>
      </w:r>
      <w:r>
        <w:t>.</w:t>
      </w:r>
    </w:p>
    <w:bookmarkEnd w:id="0"/>
    <w:bookmarkEnd w:id="1"/>
    <w:p w14:paraId="10E3052D" w14:textId="33741E70" w:rsidR="003B025C" w:rsidRDefault="00A3327B" w:rsidP="003B025C">
      <w:pPr>
        <w:pStyle w:val="1"/>
      </w:pPr>
      <w:r>
        <w:t>Deployment scenario parameters/principles</w:t>
      </w:r>
    </w:p>
    <w:p w14:paraId="1A7525BC" w14:textId="2792E3F4" w:rsidR="00D604EE" w:rsidRPr="00022D39" w:rsidRDefault="00B6778C" w:rsidP="00022D39">
      <w:pPr>
        <w:pStyle w:val="2"/>
        <w:rPr>
          <w:lang w:eastAsia="zh-CN"/>
        </w:rPr>
      </w:pPr>
      <w:r w:rsidRPr="00B6778C">
        <w:rPr>
          <w:rFonts w:eastAsia="宋体"/>
          <w:lang w:val="en-US" w:eastAsia="zh-CN"/>
        </w:rPr>
        <w:t>UAV sensing target scenario</w:t>
      </w:r>
    </w:p>
    <w:p w14:paraId="1B20EF9F" w14:textId="4E9EC72F" w:rsidR="00886BE4" w:rsidRPr="003A525B" w:rsidRDefault="002B2B4F"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In RAN1#118</w:t>
      </w:r>
      <w:r w:rsidR="000575EE" w:rsidRPr="003A525B">
        <w:rPr>
          <w:rFonts w:eastAsia="等线"/>
          <w:bCs/>
          <w:lang w:eastAsia="zh-CN"/>
        </w:rPr>
        <w:t xml:space="preserve"> meeting,</w:t>
      </w:r>
      <w:r w:rsidR="00012FD0" w:rsidRPr="003A525B">
        <w:rPr>
          <w:rFonts w:eastAsia="等线"/>
          <w:bCs/>
          <w:lang w:eastAsia="zh-CN"/>
        </w:rPr>
        <w:t xml:space="preserve"> the evaluation</w:t>
      </w:r>
      <w:r w:rsidR="00C03A63" w:rsidRPr="003A525B">
        <w:rPr>
          <w:rFonts w:eastAsia="等线"/>
          <w:bCs/>
          <w:lang w:eastAsia="zh-CN"/>
        </w:rPr>
        <w:t xml:space="preserve"> parameters for </w:t>
      </w:r>
      <w:r w:rsidR="006E421E">
        <w:rPr>
          <w:rFonts w:eastAsia="等线"/>
          <w:bCs/>
          <w:lang w:eastAsia="zh-CN"/>
        </w:rPr>
        <w:t>UAV sensing target scenarios</w:t>
      </w:r>
      <w:r w:rsidR="002A6BF8">
        <w:rPr>
          <w:rFonts w:eastAsia="等线" w:hint="eastAsia"/>
          <w:bCs/>
          <w:lang w:eastAsia="zh-CN"/>
        </w:rPr>
        <w:t xml:space="preserve"> were discussed and solid progress were </w:t>
      </w:r>
      <w:r w:rsidR="002A6BF8">
        <w:rPr>
          <w:rFonts w:eastAsia="等线"/>
          <w:bCs/>
          <w:lang w:eastAsia="zh-CN"/>
        </w:rPr>
        <w:t>achieved</w:t>
      </w:r>
      <w:r w:rsidR="002A6BF8">
        <w:rPr>
          <w:rFonts w:eastAsia="等线" w:hint="eastAsia"/>
          <w:bCs/>
          <w:lang w:eastAsia="zh-CN"/>
        </w:rPr>
        <w:t>, where</w:t>
      </w:r>
      <w:r w:rsidR="001C46AB">
        <w:rPr>
          <w:rFonts w:eastAsia="等线"/>
          <w:bCs/>
          <w:lang w:eastAsia="zh-CN"/>
        </w:rPr>
        <w:t xml:space="preserve"> </w:t>
      </w:r>
      <w:r w:rsidR="002A6BF8">
        <w:rPr>
          <w:rFonts w:eastAsia="等线" w:hint="eastAsia"/>
          <w:bCs/>
          <w:lang w:eastAsia="zh-CN"/>
        </w:rPr>
        <w:t>p</w:t>
      </w:r>
      <w:r w:rsidR="002A6BF8" w:rsidRPr="003A525B">
        <w:rPr>
          <w:rFonts w:eastAsia="等线"/>
          <w:bCs/>
          <w:lang w:eastAsia="zh-CN"/>
        </w:rPr>
        <w:t xml:space="preserve">art </w:t>
      </w:r>
      <w:r w:rsidR="005358D5" w:rsidRPr="003A525B">
        <w:rPr>
          <w:rFonts w:eastAsia="等线"/>
          <w:bCs/>
          <w:lang w:eastAsia="zh-CN"/>
        </w:rPr>
        <w:t xml:space="preserve">of the </w:t>
      </w:r>
      <w:r w:rsidR="008A6615" w:rsidRPr="003A525B">
        <w:rPr>
          <w:rFonts w:eastAsia="等线"/>
          <w:bCs/>
          <w:lang w:eastAsia="zh-CN"/>
        </w:rPr>
        <w:t xml:space="preserve">necessary </w:t>
      </w:r>
      <w:r w:rsidR="005358D5" w:rsidRPr="003A525B">
        <w:rPr>
          <w:rFonts w:eastAsia="等线"/>
          <w:bCs/>
          <w:lang w:eastAsia="zh-CN"/>
        </w:rPr>
        <w:t>sections</w:t>
      </w:r>
      <w:r w:rsidR="008C386E" w:rsidRPr="003A525B">
        <w:rPr>
          <w:rFonts w:eastAsia="等线"/>
          <w:bCs/>
          <w:lang w:eastAsia="zh-CN"/>
        </w:rPr>
        <w:t xml:space="preserve"> as well as the</w:t>
      </w:r>
      <w:r w:rsidR="00C77F62" w:rsidRPr="003A525B">
        <w:rPr>
          <w:rFonts w:eastAsia="等线"/>
          <w:bCs/>
          <w:lang w:eastAsia="zh-CN"/>
        </w:rPr>
        <w:t xml:space="preserve"> related</w:t>
      </w:r>
      <w:r w:rsidR="008C386E" w:rsidRPr="003A525B">
        <w:rPr>
          <w:rFonts w:eastAsia="等线"/>
          <w:bCs/>
          <w:lang w:eastAsia="zh-CN"/>
        </w:rPr>
        <w:t xml:space="preserve"> </w:t>
      </w:r>
      <w:r w:rsidR="00D4106E" w:rsidRPr="003A525B">
        <w:rPr>
          <w:rFonts w:eastAsia="等线"/>
          <w:bCs/>
          <w:lang w:eastAsia="zh-CN"/>
        </w:rPr>
        <w:t>values</w:t>
      </w:r>
      <w:r w:rsidR="00F3795C" w:rsidRPr="003A525B">
        <w:rPr>
          <w:rFonts w:eastAsia="等线"/>
          <w:bCs/>
          <w:lang w:eastAsia="zh-CN"/>
        </w:rPr>
        <w:t xml:space="preserve"> is </w:t>
      </w:r>
      <w:r w:rsidR="00616ADF" w:rsidRPr="003A525B">
        <w:rPr>
          <w:rFonts w:eastAsia="等线"/>
          <w:bCs/>
          <w:lang w:eastAsia="zh-CN"/>
        </w:rPr>
        <w:t xml:space="preserve">defined. </w:t>
      </w:r>
      <w:r w:rsidR="002A6BF8">
        <w:rPr>
          <w:rFonts w:eastAsia="等线" w:hint="eastAsia"/>
          <w:bCs/>
          <w:lang w:eastAsia="zh-CN"/>
        </w:rPr>
        <w:t>In this section,</w:t>
      </w:r>
      <w:r w:rsidR="002A6BF8" w:rsidRPr="003A525B">
        <w:rPr>
          <w:rFonts w:eastAsia="等线"/>
          <w:bCs/>
          <w:lang w:eastAsia="zh-CN"/>
        </w:rPr>
        <w:t xml:space="preserve"> </w:t>
      </w:r>
      <w:r w:rsidR="00754699" w:rsidRPr="003A525B">
        <w:rPr>
          <w:rFonts w:eastAsia="等线"/>
          <w:bCs/>
          <w:lang w:eastAsia="zh-CN"/>
        </w:rPr>
        <w:t xml:space="preserve">we provide </w:t>
      </w:r>
      <w:r w:rsidR="00EF0A98" w:rsidRPr="003A525B">
        <w:rPr>
          <w:rFonts w:eastAsia="等线"/>
          <w:bCs/>
          <w:lang w:eastAsia="zh-CN"/>
        </w:rPr>
        <w:t xml:space="preserve">our </w:t>
      </w:r>
      <w:r w:rsidR="00272950" w:rsidRPr="003A525B">
        <w:rPr>
          <w:rFonts w:eastAsia="等线"/>
          <w:bCs/>
          <w:lang w:eastAsia="zh-CN"/>
        </w:rPr>
        <w:t>view</w:t>
      </w:r>
      <w:r w:rsidR="00860FC9" w:rsidRPr="003A525B">
        <w:rPr>
          <w:rFonts w:eastAsia="等线"/>
          <w:bCs/>
          <w:lang w:eastAsia="zh-CN"/>
        </w:rPr>
        <w:t>s</w:t>
      </w:r>
      <w:r w:rsidR="00272950" w:rsidRPr="003A525B">
        <w:rPr>
          <w:rFonts w:eastAsia="等线"/>
          <w:bCs/>
          <w:lang w:eastAsia="zh-CN"/>
        </w:rPr>
        <w:t xml:space="preserve"> </w:t>
      </w:r>
      <w:r w:rsidR="00D71578" w:rsidRPr="003A525B">
        <w:rPr>
          <w:rFonts w:eastAsia="等线"/>
          <w:bCs/>
          <w:lang w:eastAsia="zh-CN"/>
        </w:rPr>
        <w:t xml:space="preserve">on </w:t>
      </w:r>
      <w:r w:rsidR="00BB6AB7" w:rsidRPr="003A525B">
        <w:rPr>
          <w:rFonts w:eastAsia="等线"/>
          <w:bCs/>
          <w:lang w:eastAsia="zh-CN"/>
        </w:rPr>
        <w:t>parameters</w:t>
      </w:r>
      <w:r w:rsidR="002A6BF8">
        <w:rPr>
          <w:rFonts w:eastAsia="等线" w:hint="eastAsia"/>
          <w:bCs/>
          <w:lang w:eastAsia="zh-CN"/>
        </w:rPr>
        <w:t xml:space="preserve"> for UAV sensing target scenario</w:t>
      </w:r>
      <w:r w:rsidR="001B702C" w:rsidRPr="003A525B">
        <w:rPr>
          <w:rFonts w:eastAsia="等线"/>
          <w:bCs/>
          <w:lang w:eastAsia="zh-CN"/>
        </w:rPr>
        <w:t>.</w:t>
      </w:r>
    </w:p>
    <w:p w14:paraId="63005441" w14:textId="3C4C3BE7" w:rsidR="0073796E" w:rsidRPr="0018420F" w:rsidRDefault="005B08D0" w:rsidP="000575EE">
      <w:pPr>
        <w:overflowPunct/>
        <w:autoSpaceDE/>
        <w:autoSpaceDN/>
        <w:adjustRightInd/>
        <w:snapToGrid w:val="0"/>
        <w:spacing w:after="120" w:line="280" w:lineRule="atLeast"/>
        <w:jc w:val="both"/>
        <w:textAlignment w:val="auto"/>
        <w:rPr>
          <w:rFonts w:eastAsia="等线"/>
          <w:bCs/>
          <w:lang w:val="x-none" w:eastAsia="zh-CN"/>
        </w:rPr>
      </w:pPr>
      <w:r w:rsidRPr="003A525B">
        <w:rPr>
          <w:rFonts w:eastAsia="等线"/>
          <w:bCs/>
          <w:lang w:eastAsia="zh-CN"/>
        </w:rPr>
        <w:t xml:space="preserve">First, </w:t>
      </w:r>
      <w:r w:rsidR="00A86936" w:rsidRPr="003A525B">
        <w:rPr>
          <w:rFonts w:eastAsia="等线"/>
          <w:bCs/>
          <w:lang w:eastAsia="zh-CN"/>
        </w:rPr>
        <w:t xml:space="preserve">for the </w:t>
      </w:r>
      <w:r w:rsidR="00E03C70" w:rsidRPr="003A525B">
        <w:rPr>
          <w:rFonts w:eastAsia="等线"/>
          <w:bCs/>
          <w:lang w:eastAsia="zh-CN"/>
        </w:rPr>
        <w:t xml:space="preserve">cell </w:t>
      </w:r>
      <w:r w:rsidR="00A86936" w:rsidRPr="003A525B">
        <w:rPr>
          <w:rFonts w:eastAsia="等线"/>
          <w:bCs/>
          <w:lang w:eastAsia="zh-CN"/>
        </w:rPr>
        <w:t>layout of</w:t>
      </w:r>
      <w:r w:rsidR="00E03C70" w:rsidRPr="003A525B">
        <w:rPr>
          <w:rFonts w:eastAsia="等线"/>
          <w:bCs/>
          <w:lang w:eastAsia="zh-CN"/>
        </w:rPr>
        <w:t xml:space="preserve"> </w:t>
      </w:r>
      <w:r w:rsidR="003C6769" w:rsidRPr="003A525B">
        <w:rPr>
          <w:rFonts w:eastAsia="等线"/>
          <w:bCs/>
          <w:lang w:eastAsia="zh-CN"/>
        </w:rPr>
        <w:t xml:space="preserve">UAV </w:t>
      </w:r>
      <w:r w:rsidR="0054382D" w:rsidRPr="003A525B">
        <w:rPr>
          <w:rFonts w:eastAsia="等线"/>
          <w:bCs/>
          <w:lang w:eastAsia="zh-CN"/>
        </w:rPr>
        <w:t xml:space="preserve">sensing scenarios, </w:t>
      </w:r>
      <w:r w:rsidR="00167652">
        <w:rPr>
          <w:rFonts w:eastAsia="等线"/>
          <w:bCs/>
          <w:lang w:eastAsia="zh-CN"/>
        </w:rPr>
        <w:t xml:space="preserve">it has been </w:t>
      </w:r>
      <w:r w:rsidR="001F0091">
        <w:rPr>
          <w:rFonts w:eastAsia="等线"/>
          <w:bCs/>
          <w:lang w:eastAsia="zh-CN"/>
        </w:rPr>
        <w:t xml:space="preserve">confirmed </w:t>
      </w:r>
      <w:r w:rsidR="007F30E3">
        <w:rPr>
          <w:rFonts w:eastAsia="等线"/>
          <w:bCs/>
          <w:lang w:eastAsia="zh-CN"/>
        </w:rPr>
        <w:t>that</w:t>
      </w:r>
      <w:r w:rsidR="00CE420C">
        <w:rPr>
          <w:rFonts w:eastAsia="等线"/>
          <w:bCs/>
          <w:lang w:eastAsia="zh-CN"/>
        </w:rPr>
        <w:t xml:space="preserve"> </w:t>
      </w:r>
      <w:r w:rsidR="00E11A27">
        <w:rPr>
          <w:rFonts w:eastAsia="等线"/>
          <w:bCs/>
          <w:lang w:eastAsia="zh-CN"/>
        </w:rPr>
        <w:t xml:space="preserve">the applicable </w:t>
      </w:r>
      <w:r w:rsidR="0057525B">
        <w:rPr>
          <w:rFonts w:eastAsia="等线"/>
          <w:bCs/>
          <w:lang w:eastAsia="zh-CN"/>
        </w:rPr>
        <w:t xml:space="preserve">communication </w:t>
      </w:r>
      <w:r w:rsidR="00364C85">
        <w:rPr>
          <w:rFonts w:eastAsia="等线"/>
          <w:bCs/>
          <w:lang w:eastAsia="zh-CN"/>
        </w:rPr>
        <w:t xml:space="preserve">scenarios </w:t>
      </w:r>
      <w:r w:rsidR="00CC1560">
        <w:rPr>
          <w:rFonts w:eastAsia="等线"/>
          <w:bCs/>
          <w:lang w:eastAsia="zh-CN"/>
        </w:rPr>
        <w:t xml:space="preserve">include </w:t>
      </w:r>
      <w:proofErr w:type="spellStart"/>
      <w:r w:rsidR="006A3D56">
        <w:rPr>
          <w:rFonts w:eastAsia="等线"/>
          <w:bCs/>
          <w:lang w:eastAsia="zh-CN"/>
        </w:rPr>
        <w:t>UMi</w:t>
      </w:r>
      <w:proofErr w:type="spellEnd"/>
      <w:r w:rsidR="006A3D56">
        <w:rPr>
          <w:rFonts w:eastAsia="等线"/>
          <w:bCs/>
          <w:lang w:eastAsia="zh-CN"/>
        </w:rPr>
        <w:t xml:space="preserve">, </w:t>
      </w:r>
      <w:proofErr w:type="spellStart"/>
      <w:r w:rsidR="006A3D56">
        <w:rPr>
          <w:rFonts w:eastAsia="等线"/>
          <w:bCs/>
          <w:lang w:eastAsia="zh-CN"/>
        </w:rPr>
        <w:t>U</w:t>
      </w:r>
      <w:r w:rsidR="00ED0EA9">
        <w:rPr>
          <w:rFonts w:eastAsia="等线"/>
          <w:bCs/>
          <w:lang w:eastAsia="zh-CN"/>
        </w:rPr>
        <w:t>M</w:t>
      </w:r>
      <w:r w:rsidR="006A3D56">
        <w:rPr>
          <w:rFonts w:eastAsia="等线"/>
          <w:bCs/>
          <w:lang w:eastAsia="zh-CN"/>
        </w:rPr>
        <w:t>a</w:t>
      </w:r>
      <w:proofErr w:type="spellEnd"/>
      <w:r w:rsidR="006A3D56">
        <w:rPr>
          <w:rFonts w:eastAsia="等线"/>
          <w:bCs/>
          <w:lang w:eastAsia="zh-CN"/>
        </w:rPr>
        <w:t>,</w:t>
      </w:r>
      <w:r w:rsidR="00ED0EA9">
        <w:rPr>
          <w:rFonts w:eastAsia="等线"/>
          <w:bCs/>
          <w:lang w:eastAsia="zh-CN"/>
        </w:rPr>
        <w:t xml:space="preserve"> </w:t>
      </w:r>
      <w:proofErr w:type="spellStart"/>
      <w:r w:rsidR="003B4453">
        <w:rPr>
          <w:rFonts w:eastAsia="等线"/>
          <w:bCs/>
          <w:lang w:eastAsia="zh-CN"/>
        </w:rPr>
        <w:t>RMa</w:t>
      </w:r>
      <w:proofErr w:type="spellEnd"/>
      <w:r w:rsidR="003B4453">
        <w:rPr>
          <w:rFonts w:eastAsia="等线"/>
          <w:bCs/>
          <w:lang w:eastAsia="zh-CN"/>
        </w:rPr>
        <w:t xml:space="preserve">, </w:t>
      </w:r>
      <w:proofErr w:type="spellStart"/>
      <w:r w:rsidR="00226A3A">
        <w:rPr>
          <w:rFonts w:eastAsia="等线"/>
          <w:bCs/>
          <w:lang w:eastAsia="zh-CN"/>
        </w:rPr>
        <w:t>UMi</w:t>
      </w:r>
      <w:proofErr w:type="spellEnd"/>
      <w:r w:rsidR="00373344">
        <w:rPr>
          <w:rFonts w:eastAsia="等线"/>
          <w:bCs/>
          <w:lang w:eastAsia="zh-CN"/>
        </w:rPr>
        <w:t xml:space="preserve">-AV, </w:t>
      </w:r>
      <w:r w:rsidR="004A7F86">
        <w:rPr>
          <w:bCs/>
          <w:lang w:val="sv-SE" w:eastAsia="zh-CN"/>
        </w:rPr>
        <w:t>UMa-Av, and</w:t>
      </w:r>
      <w:r w:rsidR="001C080D" w:rsidRPr="00661ECE">
        <w:rPr>
          <w:bCs/>
          <w:lang w:val="sv-SE" w:eastAsia="zh-CN"/>
        </w:rPr>
        <w:t xml:space="preserve"> RMa-AV</w:t>
      </w:r>
      <w:r w:rsidR="005D17EF">
        <w:rPr>
          <w:bCs/>
          <w:lang w:val="sv-SE" w:eastAsia="zh-CN"/>
        </w:rPr>
        <w:t xml:space="preserve">. </w:t>
      </w:r>
      <w:r w:rsidR="00A01D2F">
        <w:rPr>
          <w:rFonts w:eastAsia="等线"/>
          <w:bCs/>
          <w:lang w:eastAsia="zh-CN"/>
        </w:rPr>
        <w:t>N</w:t>
      </w:r>
      <w:r w:rsidR="00372296" w:rsidRPr="003A525B">
        <w:rPr>
          <w:rFonts w:eastAsia="等线"/>
          <w:bCs/>
          <w:lang w:eastAsia="zh-CN"/>
        </w:rPr>
        <w:t>ote that</w:t>
      </w:r>
      <w:r w:rsidR="00373508" w:rsidRPr="003A525B">
        <w:rPr>
          <w:rFonts w:eastAsia="等线"/>
          <w:bCs/>
          <w:lang w:eastAsia="zh-CN"/>
        </w:rPr>
        <w:t xml:space="preserve"> </w:t>
      </w:r>
      <w:r w:rsidR="00003B7A" w:rsidRPr="003A525B">
        <w:rPr>
          <w:rFonts w:eastAsia="等线"/>
          <w:bCs/>
          <w:lang w:eastAsia="zh-CN"/>
        </w:rPr>
        <w:t xml:space="preserve">the </w:t>
      </w:r>
      <w:r w:rsidR="00BA6205" w:rsidRPr="003A525B">
        <w:rPr>
          <w:rFonts w:eastAsia="等线"/>
          <w:bCs/>
          <w:lang w:eastAsia="zh-CN"/>
        </w:rPr>
        <w:t xml:space="preserve">number of </w:t>
      </w:r>
      <w:r w:rsidR="000F7A83" w:rsidRPr="003A525B">
        <w:rPr>
          <w:rFonts w:eastAsia="等线"/>
          <w:bCs/>
          <w:lang w:eastAsia="zh-CN"/>
        </w:rPr>
        <w:t xml:space="preserve">sites </w:t>
      </w:r>
      <w:r w:rsidR="003973FA" w:rsidRPr="003A525B">
        <w:rPr>
          <w:rFonts w:eastAsia="等线"/>
          <w:bCs/>
          <w:lang w:eastAsia="zh-CN"/>
        </w:rPr>
        <w:t>is 19 in</w:t>
      </w:r>
      <w:r w:rsidR="000F7A83" w:rsidRPr="003A525B">
        <w:rPr>
          <w:rFonts w:eastAsia="等线"/>
          <w:bCs/>
          <w:lang w:eastAsia="zh-CN"/>
        </w:rPr>
        <w:t xml:space="preserve"> </w:t>
      </w:r>
      <w:proofErr w:type="spellStart"/>
      <w:r w:rsidR="007F0423" w:rsidRPr="003A525B">
        <w:rPr>
          <w:rFonts w:eastAsia="等线"/>
          <w:bCs/>
          <w:lang w:eastAsia="zh-CN"/>
        </w:rPr>
        <w:t>UMi</w:t>
      </w:r>
      <w:proofErr w:type="spellEnd"/>
      <w:r w:rsidR="007F0423" w:rsidRPr="003A525B">
        <w:rPr>
          <w:rFonts w:eastAsia="等线"/>
          <w:bCs/>
          <w:lang w:eastAsia="zh-CN"/>
        </w:rPr>
        <w:t>/</w:t>
      </w:r>
      <w:proofErr w:type="spellStart"/>
      <w:r w:rsidR="007F0423" w:rsidRPr="003A525B">
        <w:rPr>
          <w:rFonts w:eastAsia="等线"/>
          <w:bCs/>
          <w:lang w:eastAsia="zh-CN"/>
        </w:rPr>
        <w:t>U</w:t>
      </w:r>
      <w:r w:rsidR="001308A5" w:rsidRPr="003A525B">
        <w:rPr>
          <w:rFonts w:eastAsia="等线"/>
          <w:bCs/>
          <w:lang w:eastAsia="zh-CN"/>
        </w:rPr>
        <w:t>Ma</w:t>
      </w:r>
      <w:proofErr w:type="spellEnd"/>
      <w:r w:rsidR="007F0423" w:rsidRPr="003A525B">
        <w:rPr>
          <w:rFonts w:eastAsia="等线"/>
          <w:bCs/>
          <w:lang w:eastAsia="zh-CN"/>
        </w:rPr>
        <w:t>/</w:t>
      </w:r>
      <w:proofErr w:type="spellStart"/>
      <w:r w:rsidR="007F0423" w:rsidRPr="003A525B">
        <w:rPr>
          <w:rFonts w:eastAsia="等线"/>
          <w:bCs/>
          <w:lang w:eastAsia="zh-CN"/>
        </w:rPr>
        <w:t>RMa</w:t>
      </w:r>
      <w:proofErr w:type="spellEnd"/>
      <w:r w:rsidR="008D2830" w:rsidRPr="003A525B">
        <w:rPr>
          <w:rFonts w:eastAsia="等线"/>
          <w:bCs/>
          <w:lang w:eastAsia="zh-CN"/>
        </w:rPr>
        <w:t xml:space="preserve"> in TS 38.901</w:t>
      </w:r>
      <w:r w:rsidR="003973FA" w:rsidRPr="003A525B">
        <w:rPr>
          <w:rFonts w:eastAsia="等线"/>
          <w:bCs/>
          <w:lang w:eastAsia="zh-CN"/>
        </w:rPr>
        <w:t>, and can be</w:t>
      </w:r>
      <w:r w:rsidR="008D2830" w:rsidRPr="003A525B">
        <w:rPr>
          <w:rFonts w:eastAsia="等线"/>
          <w:bCs/>
          <w:lang w:eastAsia="zh-CN"/>
        </w:rPr>
        <w:t xml:space="preserve"> </w:t>
      </w:r>
      <w:r w:rsidR="003B241E">
        <w:rPr>
          <w:rFonts w:eastAsia="等线"/>
          <w:bCs/>
          <w:lang w:eastAsia="zh-CN"/>
        </w:rPr>
        <w:t>{19,</w:t>
      </w:r>
      <w:r w:rsidR="003973FA" w:rsidRPr="003A525B">
        <w:rPr>
          <w:rFonts w:eastAsia="等线"/>
          <w:bCs/>
          <w:lang w:eastAsia="zh-CN"/>
        </w:rPr>
        <w:t>37</w:t>
      </w:r>
      <w:r w:rsidR="003B241E">
        <w:rPr>
          <w:rFonts w:eastAsia="等线"/>
          <w:bCs/>
          <w:lang w:eastAsia="zh-CN"/>
        </w:rPr>
        <w:t>}</w:t>
      </w:r>
      <w:r w:rsidR="00372296" w:rsidRPr="003A525B">
        <w:rPr>
          <w:rFonts w:eastAsia="等线"/>
          <w:bCs/>
          <w:lang w:eastAsia="zh-CN"/>
        </w:rPr>
        <w:t xml:space="preserve"> </w:t>
      </w:r>
      <w:r w:rsidR="000050DA" w:rsidRPr="003A525B">
        <w:rPr>
          <w:rFonts w:eastAsia="等线"/>
          <w:bCs/>
          <w:lang w:eastAsia="zh-CN"/>
        </w:rPr>
        <w:t xml:space="preserve">in </w:t>
      </w:r>
      <w:proofErr w:type="spellStart"/>
      <w:r w:rsidR="00B650DB" w:rsidRPr="003A525B">
        <w:rPr>
          <w:rFonts w:eastAsia="等线"/>
          <w:bCs/>
          <w:lang w:eastAsia="zh-CN"/>
        </w:rPr>
        <w:t>UMi</w:t>
      </w:r>
      <w:proofErr w:type="spellEnd"/>
      <w:r w:rsidR="00B650DB" w:rsidRPr="003A525B">
        <w:rPr>
          <w:rFonts w:eastAsia="等线"/>
          <w:bCs/>
          <w:lang w:eastAsia="zh-CN"/>
        </w:rPr>
        <w:t>-AV/</w:t>
      </w:r>
      <w:proofErr w:type="spellStart"/>
      <w:r w:rsidR="00B650DB" w:rsidRPr="003A525B">
        <w:rPr>
          <w:rFonts w:eastAsia="等线"/>
          <w:bCs/>
          <w:lang w:eastAsia="zh-CN"/>
        </w:rPr>
        <w:t>UMa</w:t>
      </w:r>
      <w:proofErr w:type="spellEnd"/>
      <w:r w:rsidR="00B650DB" w:rsidRPr="003A525B">
        <w:rPr>
          <w:rFonts w:eastAsia="等线"/>
          <w:bCs/>
          <w:lang w:eastAsia="zh-CN"/>
        </w:rPr>
        <w:t>-AV/</w:t>
      </w:r>
      <w:proofErr w:type="spellStart"/>
      <w:r w:rsidR="00B650DB" w:rsidRPr="003A525B">
        <w:rPr>
          <w:rFonts w:eastAsia="等线"/>
          <w:bCs/>
          <w:lang w:eastAsia="zh-CN"/>
        </w:rPr>
        <w:t>RMa</w:t>
      </w:r>
      <w:proofErr w:type="spellEnd"/>
      <w:r w:rsidR="00B650DB" w:rsidRPr="003A525B">
        <w:rPr>
          <w:rFonts w:eastAsia="等线"/>
          <w:bCs/>
          <w:lang w:eastAsia="zh-CN"/>
        </w:rPr>
        <w:t>-AV</w:t>
      </w:r>
      <w:r w:rsidR="00834D3A" w:rsidRPr="003A525B">
        <w:rPr>
          <w:rFonts w:eastAsia="等线"/>
          <w:bCs/>
          <w:lang w:eastAsia="zh-CN"/>
        </w:rPr>
        <w:t xml:space="preserve"> in TR 22.837. </w:t>
      </w:r>
      <w:r w:rsidR="00E85C56" w:rsidRPr="003A525B">
        <w:rPr>
          <w:rFonts w:eastAsia="等线"/>
          <w:bCs/>
          <w:lang w:eastAsia="zh-CN"/>
        </w:rPr>
        <w:t>T</w:t>
      </w:r>
      <w:r w:rsidR="0065307A" w:rsidRPr="003A525B">
        <w:rPr>
          <w:rFonts w:eastAsia="等线"/>
          <w:bCs/>
          <w:lang w:eastAsia="zh-CN"/>
        </w:rPr>
        <w:t>o</w:t>
      </w:r>
      <w:r w:rsidR="00965BC2" w:rsidRPr="003A525B">
        <w:rPr>
          <w:rFonts w:eastAsia="等线"/>
          <w:bCs/>
          <w:lang w:eastAsia="zh-CN"/>
        </w:rPr>
        <w:t xml:space="preserve"> </w:t>
      </w:r>
      <w:r w:rsidR="00FA1674" w:rsidRPr="003A525B">
        <w:rPr>
          <w:rFonts w:eastAsia="等线"/>
          <w:bCs/>
          <w:lang w:eastAsia="zh-CN"/>
        </w:rPr>
        <w:t xml:space="preserve">facilitate the alignment of pre-existing </w:t>
      </w:r>
      <w:r w:rsidR="003B241E">
        <w:rPr>
          <w:rFonts w:eastAsia="等线"/>
          <w:bCs/>
          <w:lang w:eastAsia="zh-CN"/>
        </w:rPr>
        <w:t>assumptions</w:t>
      </w:r>
      <w:r w:rsidR="00FA1674" w:rsidRPr="003A525B">
        <w:rPr>
          <w:rFonts w:eastAsia="等线"/>
          <w:bCs/>
          <w:lang w:eastAsia="zh-CN"/>
        </w:rPr>
        <w:t xml:space="preserve">, we </w:t>
      </w:r>
      <w:r w:rsidR="00C55DC6" w:rsidRPr="003A525B">
        <w:rPr>
          <w:rFonts w:eastAsia="等线"/>
          <w:bCs/>
          <w:lang w:eastAsia="zh-CN"/>
        </w:rPr>
        <w:t xml:space="preserve">prefer </w:t>
      </w:r>
      <w:r w:rsidR="00795763" w:rsidRPr="003A525B">
        <w:rPr>
          <w:rFonts w:eastAsia="等线"/>
          <w:bCs/>
          <w:lang w:eastAsia="zh-CN"/>
        </w:rPr>
        <w:t xml:space="preserve">to </w:t>
      </w:r>
      <w:r w:rsidR="001F5BC7" w:rsidRPr="003A525B">
        <w:rPr>
          <w:rFonts w:eastAsia="等线"/>
          <w:bCs/>
          <w:lang w:eastAsia="zh-CN"/>
        </w:rPr>
        <w:t xml:space="preserve">adopt </w:t>
      </w:r>
      <w:r w:rsidR="002916A6" w:rsidRPr="003A525B">
        <w:rPr>
          <w:rFonts w:eastAsia="等线"/>
          <w:bCs/>
          <w:lang w:eastAsia="zh-CN"/>
        </w:rPr>
        <w:t>19 sites</w:t>
      </w:r>
      <w:r w:rsidR="00D84D87" w:rsidRPr="003A525B">
        <w:rPr>
          <w:rFonts w:eastAsia="等线"/>
          <w:bCs/>
          <w:lang w:eastAsia="zh-CN"/>
        </w:rPr>
        <w:t xml:space="preserve">, as </w:t>
      </w:r>
      <w:r w:rsidR="00656A49" w:rsidRPr="003A525B">
        <w:rPr>
          <w:rFonts w:eastAsia="等线"/>
          <w:bCs/>
          <w:lang w:eastAsia="zh-CN"/>
        </w:rPr>
        <w:t>some companies have initiated.</w:t>
      </w:r>
      <w:r w:rsidR="00012A6B" w:rsidRPr="003A525B">
        <w:rPr>
          <w:rFonts w:eastAsia="等线"/>
          <w:bCs/>
          <w:lang w:eastAsia="zh-CN"/>
        </w:rPr>
        <w:t xml:space="preserve"> </w:t>
      </w:r>
    </w:p>
    <w:p w14:paraId="13AC26E4" w14:textId="2DBC1967" w:rsidR="00A014E4" w:rsidRDefault="00A811DE" w:rsidP="004E1F8D">
      <w:pPr>
        <w:overflowPunct/>
        <w:autoSpaceDE/>
        <w:autoSpaceDN/>
        <w:adjustRightInd/>
        <w:snapToGrid w:val="0"/>
        <w:spacing w:after="120" w:line="280" w:lineRule="atLeast"/>
        <w:jc w:val="both"/>
        <w:textAlignment w:val="auto"/>
        <w:rPr>
          <w:bCs/>
          <w:iCs/>
          <w:lang w:eastAsia="zh-CN"/>
        </w:rPr>
      </w:pPr>
      <w:r w:rsidRPr="003A525B">
        <w:rPr>
          <w:rFonts w:eastAsia="等线"/>
          <w:bCs/>
          <w:lang w:eastAsia="zh-CN"/>
        </w:rPr>
        <w:lastRenderedPageBreak/>
        <w:t xml:space="preserve">Regarding </w:t>
      </w:r>
      <w:r w:rsidR="00F93673" w:rsidRPr="003A525B">
        <w:rPr>
          <w:rFonts w:eastAsia="等线"/>
          <w:bCs/>
          <w:lang w:eastAsia="zh-CN"/>
        </w:rPr>
        <w:t xml:space="preserve">the </w:t>
      </w:r>
      <w:r w:rsidR="004E3637" w:rsidRPr="003A525B">
        <w:rPr>
          <w:rFonts w:eastAsia="等线"/>
          <w:bCs/>
          <w:lang w:eastAsia="zh-CN"/>
        </w:rPr>
        <w:t xml:space="preserve">3D distribution, </w:t>
      </w:r>
      <w:r w:rsidR="00A61156" w:rsidRPr="003A525B">
        <w:rPr>
          <w:rFonts w:eastAsia="等线"/>
          <w:bCs/>
          <w:lang w:eastAsia="zh-CN"/>
        </w:rPr>
        <w:t xml:space="preserve">both </w:t>
      </w:r>
      <w:r w:rsidR="00AD2E7B" w:rsidRPr="003A525B">
        <w:rPr>
          <w:lang w:eastAsia="zh-CN"/>
        </w:rPr>
        <w:t>horizonta</w:t>
      </w:r>
      <w:r w:rsidR="00F46D19">
        <w:rPr>
          <w:lang w:eastAsia="zh-CN"/>
        </w:rPr>
        <w:t xml:space="preserve">l and vertical planes </w:t>
      </w:r>
      <w:r w:rsidR="00E10CC0">
        <w:rPr>
          <w:rFonts w:hint="eastAsia"/>
          <w:lang w:eastAsia="zh-CN"/>
        </w:rPr>
        <w:t xml:space="preserve">have been </w:t>
      </w:r>
      <w:r w:rsidR="00F46D19">
        <w:rPr>
          <w:lang w:eastAsia="zh-CN"/>
        </w:rPr>
        <w:t xml:space="preserve">discussed and </w:t>
      </w:r>
      <w:r w:rsidR="00EF6D3A">
        <w:rPr>
          <w:lang w:eastAsia="zh-CN"/>
        </w:rPr>
        <w:t xml:space="preserve">several </w:t>
      </w:r>
      <w:r w:rsidR="00254155">
        <w:rPr>
          <w:lang w:eastAsia="zh-CN"/>
        </w:rPr>
        <w:t xml:space="preserve">options </w:t>
      </w:r>
      <w:r w:rsidR="00E8768D">
        <w:rPr>
          <w:lang w:eastAsia="zh-CN"/>
        </w:rPr>
        <w:t xml:space="preserve">are </w:t>
      </w:r>
      <w:r w:rsidR="00E10CC0">
        <w:rPr>
          <w:rFonts w:hint="eastAsia"/>
          <w:lang w:eastAsia="zh-CN"/>
        </w:rPr>
        <w:t>considered</w:t>
      </w:r>
      <w:r w:rsidR="006639D7">
        <w:rPr>
          <w:lang w:eastAsia="zh-CN"/>
        </w:rPr>
        <w:t xml:space="preserve">. </w:t>
      </w:r>
      <w:r w:rsidR="00673CBF">
        <w:rPr>
          <w:rFonts w:hint="eastAsia"/>
          <w:lang w:eastAsia="zh-CN"/>
        </w:rPr>
        <w:t>F</w:t>
      </w:r>
      <w:r w:rsidR="00673CBF">
        <w:rPr>
          <w:lang w:eastAsia="zh-CN"/>
        </w:rPr>
        <w:t xml:space="preserve">or the </w:t>
      </w:r>
      <w:r w:rsidR="002B5F34">
        <w:rPr>
          <w:bCs/>
          <w:iCs/>
          <w:lang w:eastAsia="zh-CN"/>
        </w:rPr>
        <w:t>h</w:t>
      </w:r>
      <w:r w:rsidR="007956F9">
        <w:rPr>
          <w:bCs/>
          <w:iCs/>
          <w:lang w:eastAsia="zh-CN"/>
        </w:rPr>
        <w:t xml:space="preserve">orizontal plane, </w:t>
      </w:r>
      <w:r w:rsidR="00B453BD">
        <w:rPr>
          <w:bCs/>
          <w:iCs/>
          <w:lang w:eastAsia="zh-CN"/>
        </w:rPr>
        <w:t>t</w:t>
      </w:r>
      <w:r w:rsidR="00217C7D">
        <w:rPr>
          <w:bCs/>
          <w:iCs/>
          <w:lang w:eastAsia="zh-CN"/>
        </w:rPr>
        <w:t>he divergence</w:t>
      </w:r>
      <w:r w:rsidR="00E9143F" w:rsidRPr="00E9143F">
        <w:rPr>
          <w:bCs/>
          <w:iCs/>
          <w:lang w:eastAsia="zh-CN"/>
        </w:rPr>
        <w:t xml:space="preserve"> lies in the regions where multiple targets are located</w:t>
      </w:r>
      <w:r w:rsidR="00B70D15">
        <w:rPr>
          <w:bCs/>
          <w:iCs/>
          <w:lang w:eastAsia="zh-CN"/>
        </w:rPr>
        <w:t xml:space="preserve">, we </w:t>
      </w:r>
      <w:r w:rsidR="00E10CC0">
        <w:rPr>
          <w:rFonts w:hint="eastAsia"/>
          <w:bCs/>
          <w:iCs/>
          <w:lang w:eastAsia="zh-CN"/>
        </w:rPr>
        <w:t xml:space="preserve">think </w:t>
      </w:r>
      <w:r w:rsidR="0089778A">
        <w:rPr>
          <w:bCs/>
          <w:iCs/>
          <w:lang w:eastAsia="zh-CN"/>
        </w:rPr>
        <w:t>O</w:t>
      </w:r>
      <w:r w:rsidR="002C3A4E">
        <w:rPr>
          <w:bCs/>
          <w:iCs/>
          <w:lang w:eastAsia="zh-CN"/>
        </w:rPr>
        <w:t>ption B</w:t>
      </w:r>
      <w:r w:rsidR="00E10CC0">
        <w:rPr>
          <w:rFonts w:hint="eastAsia"/>
          <w:bCs/>
          <w:iCs/>
          <w:lang w:eastAsia="zh-CN"/>
        </w:rPr>
        <w:t xml:space="preserve"> is more </w:t>
      </w:r>
      <w:r w:rsidR="00E10CC0">
        <w:rPr>
          <w:bCs/>
          <w:iCs/>
          <w:lang w:eastAsia="zh-CN"/>
        </w:rPr>
        <w:t>reasonable</w:t>
      </w:r>
      <w:r w:rsidR="00A34FF4">
        <w:rPr>
          <w:bCs/>
          <w:iCs/>
          <w:lang w:eastAsia="zh-CN"/>
        </w:rPr>
        <w:t xml:space="preserve">, i.e., </w:t>
      </w:r>
      <w:r w:rsidR="00B85D4C" w:rsidRPr="00661ECE">
        <w:rPr>
          <w:bCs/>
          <w:i/>
          <w:lang w:eastAsia="zh-CN"/>
        </w:rPr>
        <w:t>N</w:t>
      </w:r>
      <w:r w:rsidR="00B85D4C" w:rsidRPr="00661ECE">
        <w:rPr>
          <w:bCs/>
          <w:iCs/>
          <w:lang w:eastAsia="zh-CN"/>
        </w:rPr>
        <w:t xml:space="preserve"> targets uniformly distributed per cell.</w:t>
      </w:r>
      <w:r w:rsidR="00F32D5B">
        <w:rPr>
          <w:bCs/>
          <w:iCs/>
          <w:lang w:eastAsia="zh-CN"/>
        </w:rPr>
        <w:t xml:space="preserve"> </w:t>
      </w:r>
      <w:r w:rsidR="009A4251" w:rsidRPr="009A4251">
        <w:rPr>
          <w:bCs/>
          <w:iCs/>
          <w:lang w:eastAsia="zh-CN"/>
        </w:rPr>
        <w:t xml:space="preserve">Because in actual low altitude scenarios, the position distribution of </w:t>
      </w:r>
      <w:r w:rsidR="00045286">
        <w:rPr>
          <w:bCs/>
          <w:iCs/>
          <w:lang w:eastAsia="zh-CN"/>
        </w:rPr>
        <w:t>UAVs</w:t>
      </w:r>
      <w:r w:rsidR="009A4251" w:rsidRPr="009A4251">
        <w:rPr>
          <w:bCs/>
          <w:iCs/>
          <w:lang w:eastAsia="zh-CN"/>
        </w:rPr>
        <w:t xml:space="preserve"> should be quite random, and the assumption that they only exist </w:t>
      </w:r>
      <w:r w:rsidR="00FD5E5E">
        <w:rPr>
          <w:bCs/>
          <w:iCs/>
          <w:lang w:eastAsia="zh-CN"/>
        </w:rPr>
        <w:t>with</w:t>
      </w:r>
      <w:r w:rsidR="006F7348">
        <w:rPr>
          <w:bCs/>
          <w:iCs/>
          <w:lang w:eastAsia="zh-CN"/>
        </w:rPr>
        <w:t>in one</w:t>
      </w:r>
      <w:r w:rsidR="009A4251" w:rsidRPr="009A4251">
        <w:rPr>
          <w:bCs/>
          <w:iCs/>
          <w:lang w:eastAsia="zh-CN"/>
        </w:rPr>
        <w:t xml:space="preserve"> cell does not conform to the actual situation</w:t>
      </w:r>
      <w:r w:rsidR="000A075C">
        <w:rPr>
          <w:bCs/>
          <w:iCs/>
          <w:lang w:eastAsia="zh-CN"/>
        </w:rPr>
        <w:t xml:space="preserve">. </w:t>
      </w:r>
      <w:r w:rsidR="00EA3856" w:rsidRPr="00EA3856">
        <w:rPr>
          <w:bCs/>
          <w:iCs/>
          <w:lang w:eastAsia="zh-CN"/>
        </w:rPr>
        <w:t xml:space="preserve">In contrast, </w:t>
      </w:r>
      <w:r w:rsidR="00357BBF" w:rsidRPr="00357BBF">
        <w:rPr>
          <w:bCs/>
          <w:iCs/>
          <w:lang w:eastAsia="zh-CN"/>
        </w:rPr>
        <w:t>Option 3</w:t>
      </w:r>
      <w:r w:rsidR="008F0383">
        <w:rPr>
          <w:rFonts w:hint="eastAsia"/>
          <w:bCs/>
          <w:iCs/>
          <w:lang w:eastAsia="zh-CN"/>
        </w:rPr>
        <w:t>,</w:t>
      </w:r>
      <w:r w:rsidR="008F0383">
        <w:rPr>
          <w:bCs/>
          <w:iCs/>
          <w:lang w:eastAsia="zh-CN"/>
        </w:rPr>
        <w:t xml:space="preserve"> i.e., </w:t>
      </w:r>
      <w:r w:rsidR="00B76AA5" w:rsidRPr="00661ECE">
        <w:rPr>
          <w:bCs/>
          <w:i/>
          <w:lang w:eastAsia="zh-CN"/>
        </w:rPr>
        <w:t>N</w:t>
      </w:r>
      <w:r w:rsidR="00B76AA5" w:rsidRPr="00661ECE">
        <w:rPr>
          <w:bCs/>
          <w:iCs/>
          <w:lang w:eastAsia="zh-CN"/>
        </w:rPr>
        <w:t xml:space="preserve"> targets uniformly distributed within an area not necessarily determined by cell boundaries</w:t>
      </w:r>
      <w:r w:rsidR="00B54BE3">
        <w:rPr>
          <w:bCs/>
          <w:iCs/>
          <w:lang w:eastAsia="zh-CN"/>
        </w:rPr>
        <w:t>,</w:t>
      </w:r>
      <w:r w:rsidR="00357BBF" w:rsidRPr="00357BBF">
        <w:rPr>
          <w:bCs/>
          <w:iCs/>
          <w:lang w:eastAsia="zh-CN"/>
        </w:rPr>
        <w:t xml:space="preserve"> is too general. If multiple target distribution areas are not constrained by cell boundaries, how will they be constrained? Therefore, it takes a lot of effort to discuss the issue of distribution areas, and it is not recommended to </w:t>
      </w:r>
      <w:r w:rsidR="00DE6BC3">
        <w:rPr>
          <w:bCs/>
          <w:iCs/>
          <w:lang w:eastAsia="zh-CN"/>
        </w:rPr>
        <w:t>approve</w:t>
      </w:r>
      <w:r w:rsidR="00BA2AA8">
        <w:rPr>
          <w:bCs/>
          <w:iCs/>
          <w:lang w:eastAsia="zh-CN"/>
        </w:rPr>
        <w:t xml:space="preserve"> it for</w:t>
      </w:r>
      <w:r w:rsidR="00357BBF" w:rsidRPr="00357BBF">
        <w:rPr>
          <w:bCs/>
          <w:iCs/>
          <w:lang w:eastAsia="zh-CN"/>
        </w:rPr>
        <w:t xml:space="preserve"> </w:t>
      </w:r>
      <w:r w:rsidR="00095103">
        <w:rPr>
          <w:rFonts w:eastAsiaTheme="minorEastAsia"/>
          <w:lang w:eastAsia="zh-CN"/>
        </w:rPr>
        <w:t>attention it warrants</w:t>
      </w:r>
      <w:r w:rsidR="006F5D39">
        <w:rPr>
          <w:bCs/>
          <w:iCs/>
          <w:lang w:eastAsia="zh-CN"/>
        </w:rPr>
        <w:t>.</w:t>
      </w:r>
      <w:r w:rsidR="00653814">
        <w:rPr>
          <w:bCs/>
          <w:iCs/>
          <w:lang w:eastAsia="zh-CN"/>
        </w:rPr>
        <w:t xml:space="preserve"> </w:t>
      </w:r>
      <w:r w:rsidR="00C11991" w:rsidRPr="00C11991">
        <w:rPr>
          <w:bCs/>
          <w:iCs/>
          <w:lang w:eastAsia="zh-CN"/>
        </w:rPr>
        <w:t>Moreover, we don't think there is a more suitable distributi</w:t>
      </w:r>
      <w:r w:rsidR="00F4612E">
        <w:rPr>
          <w:bCs/>
          <w:iCs/>
          <w:lang w:eastAsia="zh-CN"/>
        </w:rPr>
        <w:t>on area than</w:t>
      </w:r>
      <w:r w:rsidR="00F114D5">
        <w:rPr>
          <w:bCs/>
          <w:iCs/>
          <w:lang w:eastAsia="zh-CN"/>
        </w:rPr>
        <w:t xml:space="preserve"> cell </w:t>
      </w:r>
      <w:r w:rsidR="00F4612E">
        <w:rPr>
          <w:bCs/>
          <w:iCs/>
          <w:lang w:eastAsia="zh-CN"/>
        </w:rPr>
        <w:t>boundar</w:t>
      </w:r>
      <w:r w:rsidR="00CB79BA">
        <w:rPr>
          <w:bCs/>
          <w:iCs/>
          <w:lang w:eastAsia="zh-CN"/>
        </w:rPr>
        <w:t>i</w:t>
      </w:r>
      <w:r w:rsidR="00F4612E">
        <w:rPr>
          <w:bCs/>
          <w:iCs/>
          <w:lang w:eastAsia="zh-CN"/>
        </w:rPr>
        <w:t>es</w:t>
      </w:r>
      <w:r w:rsidR="00F114D5">
        <w:rPr>
          <w:bCs/>
          <w:iCs/>
          <w:lang w:eastAsia="zh-CN"/>
        </w:rPr>
        <w:t>.</w:t>
      </w:r>
      <w:r w:rsidR="00514AE0">
        <w:rPr>
          <w:bCs/>
          <w:iCs/>
          <w:lang w:eastAsia="zh-CN"/>
        </w:rPr>
        <w:t xml:space="preserve"> </w:t>
      </w:r>
      <w:r w:rsidR="004E769B" w:rsidRPr="004E769B">
        <w:rPr>
          <w:bCs/>
          <w:iCs/>
          <w:lang w:eastAsia="zh-CN"/>
        </w:rPr>
        <w:t xml:space="preserve">Another important legacy issue related to this is </w:t>
      </w:r>
      <w:r w:rsidR="005A0022">
        <w:rPr>
          <w:bCs/>
          <w:iCs/>
          <w:lang w:eastAsia="zh-CN"/>
        </w:rPr>
        <w:t xml:space="preserve">the number of targets </w:t>
      </w:r>
      <w:r w:rsidR="00072506">
        <w:rPr>
          <w:bCs/>
          <w:iCs/>
          <w:lang w:eastAsia="zh-CN"/>
        </w:rPr>
        <w:t xml:space="preserve">per </w:t>
      </w:r>
      <w:r w:rsidR="005A0022">
        <w:rPr>
          <w:bCs/>
          <w:iCs/>
          <w:lang w:eastAsia="zh-CN"/>
        </w:rPr>
        <w:t>cell</w:t>
      </w:r>
      <w:r w:rsidR="004E769B" w:rsidRPr="004E769B">
        <w:rPr>
          <w:bCs/>
          <w:iCs/>
          <w:lang w:eastAsia="zh-CN"/>
        </w:rPr>
        <w:t>, which is essentially a discussion of target distribution density</w:t>
      </w:r>
      <w:r w:rsidR="00562C2F">
        <w:rPr>
          <w:bCs/>
          <w:iCs/>
          <w:lang w:eastAsia="zh-CN"/>
        </w:rPr>
        <w:t xml:space="preserve">. </w:t>
      </w:r>
      <w:r w:rsidR="00DB5DC3">
        <w:rPr>
          <w:rFonts w:hint="eastAsia"/>
          <w:bCs/>
          <w:iCs/>
          <w:lang w:eastAsia="zh-CN"/>
        </w:rPr>
        <w:t>From our understanding</w:t>
      </w:r>
      <w:r w:rsidR="004A73B7">
        <w:rPr>
          <w:bCs/>
          <w:iCs/>
          <w:lang w:eastAsia="zh-CN"/>
        </w:rPr>
        <w:t xml:space="preserve">, </w:t>
      </w:r>
      <w:r w:rsidR="00863493">
        <w:rPr>
          <w:bCs/>
          <w:iCs/>
          <w:lang w:eastAsia="zh-CN"/>
        </w:rPr>
        <w:t xml:space="preserve">the value of </w:t>
      </w:r>
      <w:r w:rsidR="00863493" w:rsidRPr="0018420F">
        <w:rPr>
          <w:bCs/>
          <w:i/>
          <w:lang w:eastAsia="zh-CN"/>
        </w:rPr>
        <w:t>N</w:t>
      </w:r>
      <w:r w:rsidR="00863493">
        <w:rPr>
          <w:bCs/>
          <w:iCs/>
          <w:lang w:eastAsia="zh-CN"/>
        </w:rPr>
        <w:t xml:space="preserve"> </w:t>
      </w:r>
      <w:r w:rsidR="003D034E" w:rsidRPr="003D034E">
        <w:rPr>
          <w:bCs/>
          <w:iCs/>
          <w:lang w:eastAsia="zh-CN"/>
        </w:rPr>
        <w:t xml:space="preserve">does not need to be limited to </w:t>
      </w:r>
      <w:r w:rsidR="00E6604B" w:rsidRPr="00E6604B">
        <w:rPr>
          <w:bCs/>
          <w:iCs/>
          <w:lang w:eastAsia="zh-CN"/>
        </w:rPr>
        <w:t>uniqueness,</w:t>
      </w:r>
      <w:r w:rsidR="001B73A4">
        <w:rPr>
          <w:rFonts w:hint="eastAsia"/>
          <w:bCs/>
          <w:iCs/>
          <w:lang w:eastAsia="zh-CN"/>
        </w:rPr>
        <w:t xml:space="preserve"> multiple values can be considered</w:t>
      </w:r>
      <w:r w:rsidR="00E6604B" w:rsidRPr="00E6604B">
        <w:rPr>
          <w:bCs/>
          <w:iCs/>
          <w:lang w:eastAsia="zh-CN"/>
        </w:rPr>
        <w:t xml:space="preserve">, because the density of </w:t>
      </w:r>
      <w:r w:rsidR="00086AEC">
        <w:rPr>
          <w:bCs/>
          <w:iCs/>
          <w:lang w:eastAsia="zh-CN"/>
        </w:rPr>
        <w:t>UAVs</w:t>
      </w:r>
      <w:r w:rsidR="00E6604B" w:rsidRPr="00E6604B">
        <w:rPr>
          <w:bCs/>
          <w:iCs/>
          <w:lang w:eastAsia="zh-CN"/>
        </w:rPr>
        <w:t xml:space="preserve"> is time-varying rather than fixed in different situations, which is related to business scenarios, time</w:t>
      </w:r>
      <w:r w:rsidR="00CA28E3">
        <w:rPr>
          <w:bCs/>
          <w:iCs/>
          <w:lang w:eastAsia="zh-CN"/>
        </w:rPr>
        <w:t xml:space="preserve"> periods</w:t>
      </w:r>
      <w:r w:rsidR="001B73A4">
        <w:rPr>
          <w:rFonts w:hint="eastAsia"/>
          <w:bCs/>
          <w:iCs/>
          <w:lang w:eastAsia="zh-CN"/>
        </w:rPr>
        <w:t xml:space="preserve"> and </w:t>
      </w:r>
      <w:r w:rsidR="00E6604B" w:rsidRPr="00E6604B">
        <w:rPr>
          <w:bCs/>
          <w:iCs/>
          <w:lang w:eastAsia="zh-CN"/>
        </w:rPr>
        <w:t>geographical location</w:t>
      </w:r>
      <w:r w:rsidR="00365616">
        <w:rPr>
          <w:bCs/>
          <w:iCs/>
          <w:lang w:eastAsia="zh-CN"/>
        </w:rPr>
        <w:t xml:space="preserve">. </w:t>
      </w:r>
      <w:r w:rsidR="0079235E" w:rsidRPr="0079235E">
        <w:rPr>
          <w:bCs/>
          <w:iCs/>
          <w:lang w:eastAsia="zh-CN"/>
        </w:rPr>
        <w:t>F</w:t>
      </w:r>
      <w:r w:rsidR="004C4C96">
        <w:rPr>
          <w:bCs/>
          <w:iCs/>
          <w:lang w:eastAsia="zh-CN"/>
        </w:rPr>
        <w:t>or example, the density of UAV</w:t>
      </w:r>
      <w:r w:rsidR="0079235E" w:rsidRPr="0079235E">
        <w:rPr>
          <w:bCs/>
          <w:iCs/>
          <w:lang w:eastAsia="zh-CN"/>
        </w:rPr>
        <w:t>s is higher during th</w:t>
      </w:r>
      <w:r w:rsidR="00715C64">
        <w:rPr>
          <w:bCs/>
          <w:iCs/>
          <w:lang w:eastAsia="zh-CN"/>
        </w:rPr>
        <w:t xml:space="preserve">e day than at </w:t>
      </w:r>
      <w:proofErr w:type="gramStart"/>
      <w:r w:rsidR="00715C64">
        <w:rPr>
          <w:bCs/>
          <w:iCs/>
          <w:lang w:eastAsia="zh-CN"/>
        </w:rPr>
        <w:t>night, and</w:t>
      </w:r>
      <w:proofErr w:type="gramEnd"/>
      <w:r w:rsidR="00715C64">
        <w:rPr>
          <w:bCs/>
          <w:iCs/>
          <w:lang w:eastAsia="zh-CN"/>
        </w:rPr>
        <w:t xml:space="preserve"> </w:t>
      </w:r>
      <w:r w:rsidR="0079235E" w:rsidRPr="0079235E">
        <w:rPr>
          <w:bCs/>
          <w:iCs/>
          <w:lang w:eastAsia="zh-CN"/>
        </w:rPr>
        <w:t>is higher</w:t>
      </w:r>
      <w:r w:rsidR="00715C64">
        <w:rPr>
          <w:bCs/>
          <w:iCs/>
          <w:lang w:eastAsia="zh-CN"/>
        </w:rPr>
        <w:t xml:space="preserve"> in </w:t>
      </w:r>
      <w:r w:rsidR="00715C64" w:rsidRPr="0079235E">
        <w:rPr>
          <w:bCs/>
          <w:iCs/>
          <w:lang w:eastAsia="zh-CN"/>
        </w:rPr>
        <w:t>hotspot areas</w:t>
      </w:r>
      <w:r w:rsidR="0079235E" w:rsidRPr="0079235E">
        <w:rPr>
          <w:bCs/>
          <w:iCs/>
          <w:lang w:eastAsia="zh-CN"/>
        </w:rPr>
        <w:t xml:space="preserve"> than in rural areas</w:t>
      </w:r>
      <w:r w:rsidR="00FF19D5">
        <w:rPr>
          <w:bCs/>
          <w:iCs/>
          <w:lang w:eastAsia="zh-CN"/>
        </w:rPr>
        <w:t xml:space="preserve">. </w:t>
      </w:r>
      <w:r w:rsidR="001B5C1A" w:rsidRPr="001B5C1A">
        <w:rPr>
          <w:bCs/>
          <w:iCs/>
          <w:lang w:eastAsia="zh-CN"/>
        </w:rPr>
        <w:t>At this point, flexibility should be retained to meet the needs of scenario assessment</w:t>
      </w:r>
      <w:r w:rsidR="00C32A49">
        <w:rPr>
          <w:bCs/>
          <w:iCs/>
          <w:lang w:eastAsia="zh-CN"/>
        </w:rPr>
        <w:t>.</w:t>
      </w:r>
      <w:r w:rsidR="00FE0A4C">
        <w:rPr>
          <w:bCs/>
          <w:iCs/>
          <w:lang w:eastAsia="zh-CN"/>
        </w:rPr>
        <w:t xml:space="preserve"> </w:t>
      </w:r>
    </w:p>
    <w:p w14:paraId="21BF5BB6" w14:textId="343A32E0" w:rsidR="002B7B17" w:rsidRPr="00D27BE2" w:rsidRDefault="006E2256" w:rsidP="000575EE">
      <w:pPr>
        <w:overflowPunct/>
        <w:autoSpaceDE/>
        <w:autoSpaceDN/>
        <w:adjustRightInd/>
        <w:snapToGrid w:val="0"/>
        <w:spacing w:after="120" w:line="280" w:lineRule="atLeast"/>
        <w:jc w:val="both"/>
        <w:textAlignment w:val="auto"/>
        <w:rPr>
          <w:bCs/>
          <w:iCs/>
          <w:lang w:eastAsia="zh-CN"/>
        </w:rPr>
      </w:pPr>
      <w:r>
        <w:rPr>
          <w:bCs/>
          <w:iCs/>
          <w:lang w:eastAsia="zh-CN"/>
        </w:rPr>
        <w:t xml:space="preserve">With regards to </w:t>
      </w:r>
      <w:r w:rsidR="004E1F8D">
        <w:rPr>
          <w:bCs/>
          <w:iCs/>
          <w:lang w:eastAsia="zh-CN"/>
        </w:rPr>
        <w:t>the v</w:t>
      </w:r>
      <w:r w:rsidR="00484B14">
        <w:rPr>
          <w:bCs/>
          <w:iCs/>
          <w:lang w:eastAsia="zh-CN"/>
        </w:rPr>
        <w:t xml:space="preserve">ertical plane, </w:t>
      </w:r>
      <w:r w:rsidR="00D77303" w:rsidRPr="00D77303">
        <w:rPr>
          <w:bCs/>
          <w:iCs/>
          <w:lang w:eastAsia="zh-CN"/>
        </w:rPr>
        <w:t>the difference between the two options lies in whether the distribution area is continuous</w:t>
      </w:r>
      <w:r w:rsidR="002D36FC">
        <w:rPr>
          <w:bCs/>
          <w:iCs/>
          <w:lang w:eastAsia="zh-CN"/>
        </w:rPr>
        <w:t xml:space="preserve">. </w:t>
      </w:r>
      <w:r w:rsidR="00505CF0">
        <w:rPr>
          <w:bCs/>
          <w:iCs/>
          <w:lang w:eastAsia="zh-CN"/>
        </w:rPr>
        <w:t>Option A</w:t>
      </w:r>
      <w:r w:rsidR="002F43E7" w:rsidRPr="002F43E7">
        <w:rPr>
          <w:bCs/>
          <w:iCs/>
          <w:lang w:eastAsia="zh-CN"/>
        </w:rPr>
        <w:t xml:space="preserve"> sets a continuous height range o</w:t>
      </w:r>
      <w:r w:rsidR="00B54B4D">
        <w:rPr>
          <w:bCs/>
          <w:iCs/>
          <w:lang w:eastAsia="zh-CN"/>
        </w:rPr>
        <w:t>f 1.5m to 300m, while Option B</w:t>
      </w:r>
      <w:r w:rsidR="002F43E7" w:rsidRPr="002F43E7">
        <w:rPr>
          <w:bCs/>
          <w:iCs/>
          <w:lang w:eastAsia="zh-CN"/>
        </w:rPr>
        <w:t xml:space="preserve"> selects five typical height values</w:t>
      </w:r>
      <w:r w:rsidR="009E294C">
        <w:rPr>
          <w:bCs/>
          <w:iCs/>
          <w:lang w:eastAsia="zh-CN"/>
        </w:rPr>
        <w:t xml:space="preserve">. </w:t>
      </w:r>
      <w:proofErr w:type="gramStart"/>
      <w:r w:rsidR="00183A13">
        <w:rPr>
          <w:bCs/>
          <w:iCs/>
          <w:lang w:eastAsia="zh-CN"/>
        </w:rPr>
        <w:t>I</w:t>
      </w:r>
      <w:r w:rsidR="00183A13">
        <w:rPr>
          <w:rFonts w:hint="eastAsia"/>
          <w:bCs/>
          <w:iCs/>
          <w:lang w:eastAsia="zh-CN"/>
        </w:rPr>
        <w:t>t</w:t>
      </w:r>
      <w:r w:rsidR="00183A13">
        <w:rPr>
          <w:bCs/>
          <w:iCs/>
          <w:lang w:eastAsia="zh-CN"/>
        </w:rPr>
        <w:t xml:space="preserve"> </w:t>
      </w:r>
      <w:r w:rsidR="00183A13">
        <w:rPr>
          <w:rFonts w:hint="eastAsia"/>
          <w:bCs/>
          <w:iCs/>
          <w:lang w:eastAsia="zh-CN"/>
        </w:rPr>
        <w:t>is</w:t>
      </w:r>
      <w:r w:rsidR="00183A13">
        <w:rPr>
          <w:bCs/>
          <w:iCs/>
          <w:lang w:eastAsia="zh-CN"/>
        </w:rPr>
        <w:t xml:space="preserve"> clear </w:t>
      </w:r>
      <w:r w:rsidR="00175837">
        <w:rPr>
          <w:bCs/>
          <w:iCs/>
          <w:lang w:eastAsia="zh-CN"/>
        </w:rPr>
        <w:t xml:space="preserve">that </w:t>
      </w:r>
      <w:r w:rsidR="007D1D9C" w:rsidRPr="007D1D9C">
        <w:rPr>
          <w:bCs/>
          <w:iCs/>
          <w:lang w:eastAsia="zh-CN"/>
        </w:rPr>
        <w:t>the</w:t>
      </w:r>
      <w:proofErr w:type="gramEnd"/>
      <w:r w:rsidR="007D1D9C" w:rsidRPr="007D1D9C">
        <w:rPr>
          <w:bCs/>
          <w:iCs/>
          <w:lang w:eastAsia="zh-CN"/>
        </w:rPr>
        <w:t xml:space="preserve"> former is closer to the actual scene, but the latter is beneficial for simplifying the model</w:t>
      </w:r>
      <w:r w:rsidR="00894BB1">
        <w:rPr>
          <w:bCs/>
          <w:iCs/>
          <w:lang w:eastAsia="zh-CN"/>
        </w:rPr>
        <w:t xml:space="preserve">. </w:t>
      </w:r>
      <w:r w:rsidR="00962E3C">
        <w:rPr>
          <w:bCs/>
          <w:iCs/>
          <w:lang w:eastAsia="zh-CN"/>
        </w:rPr>
        <w:t xml:space="preserve">We prefer </w:t>
      </w:r>
      <w:r w:rsidR="00D62EFD">
        <w:rPr>
          <w:bCs/>
          <w:iCs/>
          <w:lang w:eastAsia="zh-CN"/>
        </w:rPr>
        <w:t>Option A.</w:t>
      </w:r>
      <w:r w:rsidR="00293CBE">
        <w:rPr>
          <w:bCs/>
          <w:iCs/>
          <w:lang w:eastAsia="zh-CN"/>
        </w:rPr>
        <w:t xml:space="preserve"> </w:t>
      </w:r>
    </w:p>
    <w:p w14:paraId="528E764B" w14:textId="78AE3ABE" w:rsidR="003C7B1E" w:rsidRPr="00097427" w:rsidRDefault="001C4FCB" w:rsidP="000575EE">
      <w:pPr>
        <w:overflowPunct/>
        <w:autoSpaceDE/>
        <w:autoSpaceDN/>
        <w:adjustRightInd/>
        <w:snapToGrid w:val="0"/>
        <w:spacing w:after="120" w:line="280" w:lineRule="atLeast"/>
        <w:jc w:val="both"/>
        <w:textAlignment w:val="auto"/>
        <w:rPr>
          <w:lang w:eastAsia="zh-CN"/>
        </w:rPr>
      </w:pPr>
      <w:r w:rsidRPr="003A525B">
        <w:rPr>
          <w:iCs/>
        </w:rPr>
        <w:t xml:space="preserve">As for the </w:t>
      </w:r>
      <w:r w:rsidR="003C7B1E">
        <w:rPr>
          <w:iCs/>
        </w:rPr>
        <w:t xml:space="preserve">minimum </w:t>
      </w:r>
      <w:r w:rsidR="009247E2" w:rsidRPr="00661ECE">
        <w:rPr>
          <w:lang w:eastAsia="zh-CN"/>
        </w:rPr>
        <w:t>3D distance between sensing targets</w:t>
      </w:r>
      <w:r w:rsidR="00F1481B">
        <w:rPr>
          <w:lang w:eastAsia="zh-CN"/>
        </w:rPr>
        <w:t>,</w:t>
      </w:r>
      <w:r w:rsidR="003979F6">
        <w:rPr>
          <w:lang w:eastAsia="zh-CN"/>
        </w:rPr>
        <w:t xml:space="preserve"> t</w:t>
      </w:r>
      <w:r w:rsidR="007817C8" w:rsidRPr="007817C8">
        <w:rPr>
          <w:lang w:eastAsia="zh-CN"/>
        </w:rPr>
        <w:t xml:space="preserve">here are two options, one arguing for </w:t>
      </w:r>
      <w:r w:rsidR="00DB6310">
        <w:rPr>
          <w:lang w:eastAsia="zh-CN"/>
        </w:rPr>
        <w:t xml:space="preserve">at least </w:t>
      </w:r>
      <w:r w:rsidR="00687C58" w:rsidRPr="00661ECE">
        <w:rPr>
          <w:bCs/>
          <w:lang w:eastAsia="zh-CN"/>
        </w:rPr>
        <w:t>larger than the physical size of a target</w:t>
      </w:r>
      <w:r w:rsidR="007817C8" w:rsidRPr="007817C8">
        <w:rPr>
          <w:lang w:eastAsia="zh-CN"/>
        </w:rPr>
        <w:t xml:space="preserve"> and the other proposing that it should be 10m.</w:t>
      </w:r>
      <w:r w:rsidR="004C3673">
        <w:rPr>
          <w:lang w:eastAsia="zh-CN"/>
        </w:rPr>
        <w:t>W</w:t>
      </w:r>
      <w:r w:rsidR="00FC45FF">
        <w:rPr>
          <w:lang w:eastAsia="zh-CN"/>
        </w:rPr>
        <w:t xml:space="preserve">e </w:t>
      </w:r>
      <w:r w:rsidR="006C5056">
        <w:rPr>
          <w:lang w:eastAsia="zh-CN"/>
        </w:rPr>
        <w:t xml:space="preserve">believe </w:t>
      </w:r>
      <w:r w:rsidR="00CD3FD5">
        <w:rPr>
          <w:lang w:eastAsia="zh-CN"/>
        </w:rPr>
        <w:t>O</w:t>
      </w:r>
      <w:r w:rsidR="001B7A5B">
        <w:rPr>
          <w:lang w:eastAsia="zh-CN"/>
        </w:rPr>
        <w:t xml:space="preserve">ption 2 is </w:t>
      </w:r>
      <w:r w:rsidR="00F5022C">
        <w:rPr>
          <w:lang w:eastAsia="zh-CN"/>
        </w:rPr>
        <w:t xml:space="preserve">more reasonable than </w:t>
      </w:r>
      <w:r w:rsidR="002841A1">
        <w:rPr>
          <w:lang w:eastAsia="zh-CN"/>
        </w:rPr>
        <w:t>O</w:t>
      </w:r>
      <w:r w:rsidR="00F5022C">
        <w:rPr>
          <w:lang w:eastAsia="zh-CN"/>
        </w:rPr>
        <w:t>ption 1</w:t>
      </w:r>
      <w:r w:rsidR="005D5704">
        <w:rPr>
          <w:lang w:eastAsia="zh-CN"/>
        </w:rPr>
        <w:t xml:space="preserve">. </w:t>
      </w:r>
      <w:r w:rsidR="00C852D1">
        <w:rPr>
          <w:lang w:eastAsia="zh-CN"/>
        </w:rPr>
        <w:t>UAV</w:t>
      </w:r>
      <w:r w:rsidR="005D5704" w:rsidRPr="005D5704">
        <w:rPr>
          <w:lang w:eastAsia="zh-CN"/>
        </w:rPr>
        <w:t>s are closely spaced without any distance, which is not in line with reality. Whether for safety regulations or technical implementation, it is inevitable that drones will not be allowed to be too close to each other</w:t>
      </w:r>
      <w:r w:rsidR="000F722B">
        <w:rPr>
          <w:lang w:eastAsia="zh-CN"/>
        </w:rPr>
        <w:t xml:space="preserve">. </w:t>
      </w:r>
    </w:p>
    <w:p w14:paraId="4E15A0C2" w14:textId="38EC0BD3" w:rsidR="00660886" w:rsidRPr="003A525B" w:rsidRDefault="00A84BCD" w:rsidP="000575EE">
      <w:pPr>
        <w:overflowPunct/>
        <w:autoSpaceDE/>
        <w:autoSpaceDN/>
        <w:adjustRightInd/>
        <w:snapToGrid w:val="0"/>
        <w:spacing w:after="120" w:line="280" w:lineRule="atLeast"/>
        <w:jc w:val="both"/>
        <w:textAlignment w:val="auto"/>
        <w:rPr>
          <w:rFonts w:eastAsia="等线"/>
          <w:bCs/>
          <w:lang w:eastAsia="zh-CN"/>
        </w:rPr>
      </w:pPr>
      <w:r w:rsidRPr="003A525B">
        <w:rPr>
          <w:iCs/>
        </w:rPr>
        <w:t>Tx/Rx-</w:t>
      </w:r>
      <w:r w:rsidR="00AB084D" w:rsidRPr="003A525B">
        <w:rPr>
          <w:iCs/>
        </w:rPr>
        <w:t xml:space="preserve"> sensing </w:t>
      </w:r>
      <w:r w:rsidRPr="003A525B">
        <w:rPr>
          <w:iCs/>
        </w:rPr>
        <w:t>target</w:t>
      </w:r>
      <w:r w:rsidR="00AB084D" w:rsidRPr="003A525B">
        <w:rPr>
          <w:iCs/>
        </w:rPr>
        <w:t xml:space="preserve"> </w:t>
      </w:r>
      <w:r w:rsidR="00EA428E" w:rsidRPr="003A525B">
        <w:rPr>
          <w:iCs/>
        </w:rPr>
        <w:t xml:space="preserve">distance, </w:t>
      </w:r>
      <w:r w:rsidR="00BA3AFB" w:rsidRPr="003A525B">
        <w:rPr>
          <w:iCs/>
        </w:rPr>
        <w:t xml:space="preserve">the </w:t>
      </w:r>
      <w:r w:rsidR="00CE3BDE" w:rsidRPr="003A525B">
        <w:rPr>
          <w:iCs/>
        </w:rPr>
        <w:t xml:space="preserve">minimum </w:t>
      </w:r>
      <w:r w:rsidR="00BA3AFB" w:rsidRPr="003A525B">
        <w:rPr>
          <w:iCs/>
        </w:rPr>
        <w:t>BS</w:t>
      </w:r>
      <w:r w:rsidR="00DF40EB" w:rsidRPr="003A525B">
        <w:rPr>
          <w:iCs/>
        </w:rPr>
        <w:t xml:space="preserve">-UAV </w:t>
      </w:r>
      <w:r w:rsidR="00816051" w:rsidRPr="003A525B">
        <w:rPr>
          <w:iCs/>
        </w:rPr>
        <w:t xml:space="preserve">distance </w:t>
      </w:r>
      <w:r w:rsidR="00475ECE" w:rsidRPr="003A525B">
        <w:rPr>
          <w:iCs/>
        </w:rPr>
        <w:t xml:space="preserve">defined </w:t>
      </w:r>
      <w:r w:rsidR="005C463D" w:rsidRPr="003A525B">
        <w:rPr>
          <w:iCs/>
        </w:rPr>
        <w:t xml:space="preserve">in </w:t>
      </w:r>
      <w:r w:rsidR="005B627D" w:rsidRPr="003A525B">
        <w:rPr>
          <w:iCs/>
        </w:rPr>
        <w:t>TR</w:t>
      </w:r>
      <w:r w:rsidR="0062685D" w:rsidRPr="003A525B">
        <w:rPr>
          <w:iCs/>
        </w:rPr>
        <w:t xml:space="preserve"> </w:t>
      </w:r>
      <w:r w:rsidR="00047ECC" w:rsidRPr="003A525B">
        <w:rPr>
          <w:iCs/>
        </w:rPr>
        <w:t>3</w:t>
      </w:r>
      <w:r w:rsidR="00E708EF" w:rsidRPr="003A525B">
        <w:rPr>
          <w:iCs/>
        </w:rPr>
        <w:t>6</w:t>
      </w:r>
      <w:r w:rsidR="00D54A86" w:rsidRPr="003A525B">
        <w:rPr>
          <w:iCs/>
        </w:rPr>
        <w:t>.777</w:t>
      </w:r>
      <w:r w:rsidR="00480E7F" w:rsidRPr="003A525B">
        <w:rPr>
          <w:iCs/>
        </w:rPr>
        <w:t xml:space="preserve"> [</w:t>
      </w:r>
      <w:r w:rsidR="00B336CB" w:rsidRPr="003A525B">
        <w:rPr>
          <w:iCs/>
        </w:rPr>
        <w:t>3</w:t>
      </w:r>
      <w:r w:rsidR="00480E7F" w:rsidRPr="003A525B">
        <w:rPr>
          <w:iCs/>
        </w:rPr>
        <w:t>]</w:t>
      </w:r>
      <w:r w:rsidR="00536EA7" w:rsidRPr="003A525B">
        <w:rPr>
          <w:iCs/>
        </w:rPr>
        <w:t xml:space="preserve"> </w:t>
      </w:r>
      <w:r w:rsidR="00073053" w:rsidRPr="003A525B">
        <w:rPr>
          <w:iCs/>
        </w:rPr>
        <w:t xml:space="preserve">are </w:t>
      </w:r>
      <w:r w:rsidR="000679E1" w:rsidRPr="003A525B">
        <w:rPr>
          <w:iCs/>
        </w:rPr>
        <w:t xml:space="preserve">10m and </w:t>
      </w:r>
      <w:r w:rsidR="00FA6FD7" w:rsidRPr="003A525B">
        <w:rPr>
          <w:iCs/>
        </w:rPr>
        <w:t>35m</w:t>
      </w:r>
      <w:r w:rsidR="00E62B08" w:rsidRPr="003A525B">
        <w:rPr>
          <w:iCs/>
        </w:rPr>
        <w:t xml:space="preserve"> in </w:t>
      </w:r>
      <w:proofErr w:type="spellStart"/>
      <w:r w:rsidR="009F1CF2" w:rsidRPr="003A525B">
        <w:rPr>
          <w:iCs/>
        </w:rPr>
        <w:t>UMi</w:t>
      </w:r>
      <w:proofErr w:type="spellEnd"/>
      <w:r w:rsidR="009F1CF2" w:rsidRPr="003A525B">
        <w:rPr>
          <w:iCs/>
        </w:rPr>
        <w:t xml:space="preserve">-AV and </w:t>
      </w:r>
      <w:proofErr w:type="spellStart"/>
      <w:r w:rsidR="007339EF" w:rsidRPr="003A525B">
        <w:rPr>
          <w:iCs/>
        </w:rPr>
        <w:t>U</w:t>
      </w:r>
      <w:r w:rsidR="002A7BBD" w:rsidRPr="003A525B">
        <w:rPr>
          <w:iCs/>
        </w:rPr>
        <w:t>M</w:t>
      </w:r>
      <w:r w:rsidR="007339EF" w:rsidRPr="003A525B">
        <w:rPr>
          <w:iCs/>
        </w:rPr>
        <w:t>a</w:t>
      </w:r>
      <w:proofErr w:type="spellEnd"/>
      <w:r w:rsidR="007339EF" w:rsidRPr="003A525B">
        <w:rPr>
          <w:iCs/>
        </w:rPr>
        <w:t>-AV</w:t>
      </w:r>
      <w:r w:rsidR="00E52154" w:rsidRPr="003A525B">
        <w:rPr>
          <w:iCs/>
        </w:rPr>
        <w:t>/</w:t>
      </w:r>
      <w:proofErr w:type="spellStart"/>
      <w:r w:rsidR="007B0B2F" w:rsidRPr="003A525B">
        <w:rPr>
          <w:iCs/>
        </w:rPr>
        <w:t>R</w:t>
      </w:r>
      <w:r w:rsidR="002A7BBD" w:rsidRPr="003A525B">
        <w:rPr>
          <w:iCs/>
        </w:rPr>
        <w:t>M</w:t>
      </w:r>
      <w:r w:rsidR="007B0B2F" w:rsidRPr="003A525B">
        <w:rPr>
          <w:iCs/>
        </w:rPr>
        <w:t>a</w:t>
      </w:r>
      <w:proofErr w:type="spellEnd"/>
      <w:r w:rsidR="00EA55D1" w:rsidRPr="003A525B">
        <w:rPr>
          <w:iCs/>
        </w:rPr>
        <w:t>-AV</w:t>
      </w:r>
      <w:r w:rsidR="00633B5A" w:rsidRPr="003A525B">
        <w:rPr>
          <w:iCs/>
        </w:rPr>
        <w:t xml:space="preserve"> scenario</w:t>
      </w:r>
      <w:r w:rsidR="00B91C45" w:rsidRPr="003A525B">
        <w:rPr>
          <w:iCs/>
        </w:rPr>
        <w:t xml:space="preserve">s, respectively. </w:t>
      </w:r>
      <w:r w:rsidR="004B0C46" w:rsidRPr="003A525B">
        <w:rPr>
          <w:iCs/>
        </w:rPr>
        <w:t>Th</w:t>
      </w:r>
      <w:r w:rsidR="00E02A50" w:rsidRPr="003A525B">
        <w:rPr>
          <w:iCs/>
        </w:rPr>
        <w:t xml:space="preserve">ese </w:t>
      </w:r>
      <w:r w:rsidR="000C04C3" w:rsidRPr="003A525B">
        <w:rPr>
          <w:iCs/>
        </w:rPr>
        <w:t>values can</w:t>
      </w:r>
      <w:r w:rsidR="001231E2" w:rsidRPr="003A525B">
        <w:rPr>
          <w:iCs/>
        </w:rPr>
        <w:t xml:space="preserve"> be reused</w:t>
      </w:r>
      <w:r w:rsidR="00837795" w:rsidRPr="003A525B">
        <w:rPr>
          <w:iCs/>
        </w:rPr>
        <w:t xml:space="preserve"> </w:t>
      </w:r>
      <w:r w:rsidR="00CA6E95" w:rsidRPr="003A525B">
        <w:rPr>
          <w:iCs/>
        </w:rPr>
        <w:t>as</w:t>
      </w:r>
      <w:r w:rsidR="00E16004" w:rsidRPr="003A525B">
        <w:rPr>
          <w:iCs/>
        </w:rPr>
        <w:t xml:space="preserve"> </w:t>
      </w:r>
      <w:r w:rsidR="004902FD" w:rsidRPr="003A525B">
        <w:rPr>
          <w:iCs/>
        </w:rPr>
        <w:t xml:space="preserve">the </w:t>
      </w:r>
      <w:r w:rsidR="00CA6E95" w:rsidRPr="003A525B">
        <w:rPr>
          <w:iCs/>
        </w:rPr>
        <w:t>e</w:t>
      </w:r>
      <w:r w:rsidR="00E16004" w:rsidRPr="003A525B">
        <w:rPr>
          <w:iCs/>
        </w:rPr>
        <w:t>valuation parameters for UAV sensing</w:t>
      </w:r>
      <w:r w:rsidR="00CA6E95" w:rsidRPr="003A525B">
        <w:rPr>
          <w:iCs/>
        </w:rPr>
        <w:t xml:space="preserve"> scenarios. </w:t>
      </w:r>
    </w:p>
    <w:p w14:paraId="2320D711" w14:textId="36C16AA1" w:rsidR="00435F50" w:rsidRPr="003A525B" w:rsidRDefault="002C4776"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R</w:t>
      </w:r>
      <w:r w:rsidR="0030632E" w:rsidRPr="003A525B">
        <w:rPr>
          <w:rFonts w:eastAsia="等线"/>
          <w:bCs/>
          <w:lang w:eastAsia="zh-CN"/>
        </w:rPr>
        <w:t>egarding</w:t>
      </w:r>
      <w:r w:rsidR="00DC69DF" w:rsidRPr="003A525B">
        <w:rPr>
          <w:rFonts w:eastAsia="等线"/>
          <w:bCs/>
          <w:lang w:eastAsia="zh-CN"/>
        </w:rPr>
        <w:t xml:space="preserve"> the</w:t>
      </w:r>
      <w:r w:rsidR="009B1AF5" w:rsidRPr="003A525B">
        <w:rPr>
          <w:rFonts w:eastAsia="等线"/>
          <w:bCs/>
          <w:lang w:eastAsia="zh-CN"/>
        </w:rPr>
        <w:t xml:space="preserve"> </w:t>
      </w:r>
      <w:r w:rsidR="006E7F65" w:rsidRPr="003A525B">
        <w:rPr>
          <w:rFonts w:eastAsia="等线"/>
          <w:bCs/>
          <w:lang w:eastAsia="zh-CN"/>
        </w:rPr>
        <w:t>definition</w:t>
      </w:r>
      <w:r w:rsidR="008464D8" w:rsidRPr="003A525B">
        <w:rPr>
          <w:rFonts w:eastAsia="等线"/>
          <w:bCs/>
          <w:lang w:eastAsia="zh-CN"/>
        </w:rPr>
        <w:t xml:space="preserve"> of </w:t>
      </w:r>
      <w:r w:rsidR="000B4621" w:rsidRPr="003A525B">
        <w:rPr>
          <w:rFonts w:eastAsia="等线"/>
          <w:bCs/>
          <w:lang w:eastAsia="zh-CN"/>
        </w:rPr>
        <w:t xml:space="preserve">unintended/environment </w:t>
      </w:r>
      <w:r w:rsidR="00A42292" w:rsidRPr="003A525B">
        <w:rPr>
          <w:rFonts w:eastAsia="等线"/>
          <w:bCs/>
          <w:lang w:eastAsia="zh-CN"/>
        </w:rPr>
        <w:t>objects</w:t>
      </w:r>
      <w:r w:rsidR="000579C9" w:rsidRPr="003A525B">
        <w:rPr>
          <w:rFonts w:eastAsia="等线"/>
          <w:bCs/>
          <w:lang w:eastAsia="zh-CN"/>
        </w:rPr>
        <w:t xml:space="preserve">, </w:t>
      </w:r>
      <w:r w:rsidR="00914275">
        <w:rPr>
          <w:rFonts w:eastAsia="等线"/>
          <w:bCs/>
          <w:lang w:eastAsia="zh-CN"/>
        </w:rPr>
        <w:t xml:space="preserve">despite it was </w:t>
      </w:r>
      <w:r w:rsidR="00510AF9">
        <w:rPr>
          <w:rFonts w:eastAsia="等线"/>
          <w:bCs/>
          <w:lang w:eastAsia="zh-CN"/>
        </w:rPr>
        <w:t xml:space="preserve">proposed </w:t>
      </w:r>
      <w:r w:rsidR="00FB68FB">
        <w:rPr>
          <w:rFonts w:eastAsia="等线"/>
          <w:bCs/>
          <w:lang w:eastAsia="zh-CN"/>
        </w:rPr>
        <w:t>that</w:t>
      </w:r>
      <w:r w:rsidR="008963B6">
        <w:rPr>
          <w:rFonts w:cs="Times"/>
        </w:rPr>
        <w:t xml:space="preserve"> </w:t>
      </w:r>
      <w:r w:rsidR="000E633C">
        <w:rPr>
          <w:rFonts w:cs="Times"/>
        </w:rPr>
        <w:t xml:space="preserve">details </w:t>
      </w:r>
      <w:r w:rsidR="00AE3DF5" w:rsidRPr="00AE3DF5">
        <w:rPr>
          <w:rFonts w:cs="Times"/>
        </w:rPr>
        <w:t>of evaluation parameters for EOs should not be included in the scenario tables until consensus is reached on whethe</w:t>
      </w:r>
      <w:r w:rsidR="00F14E9A">
        <w:rPr>
          <w:rFonts w:cs="Times"/>
        </w:rPr>
        <w:t>r/how to model these parameters</w:t>
      </w:r>
      <w:r w:rsidR="00821384">
        <w:rPr>
          <w:rFonts w:cs="Times"/>
        </w:rPr>
        <w:t>,</w:t>
      </w:r>
      <w:r w:rsidR="00F14E9A">
        <w:rPr>
          <w:rFonts w:cs="Times"/>
        </w:rPr>
        <w:t xml:space="preserve"> we </w:t>
      </w:r>
      <w:r w:rsidR="00436187">
        <w:rPr>
          <w:rFonts w:cs="Times"/>
        </w:rPr>
        <w:t xml:space="preserve">remind </w:t>
      </w:r>
      <w:r w:rsidR="00AF2803">
        <w:rPr>
          <w:rFonts w:cs="Times"/>
        </w:rPr>
        <w:t xml:space="preserve">the </w:t>
      </w:r>
      <w:r w:rsidR="002F4811">
        <w:rPr>
          <w:rFonts w:cs="Times"/>
        </w:rPr>
        <w:t>necessity of modelling E</w:t>
      </w:r>
      <w:r w:rsidR="000E6B60">
        <w:rPr>
          <w:rFonts w:cs="Times"/>
        </w:rPr>
        <w:t>O</w:t>
      </w:r>
      <w:r w:rsidR="002F4811">
        <w:rPr>
          <w:rFonts w:cs="Times"/>
        </w:rPr>
        <w:t xml:space="preserve">s. </w:t>
      </w:r>
      <w:r w:rsidR="005C6891">
        <w:rPr>
          <w:rFonts w:eastAsia="等线"/>
          <w:bCs/>
          <w:lang w:eastAsia="zh-CN"/>
        </w:rPr>
        <w:t>T</w:t>
      </w:r>
      <w:r w:rsidR="004449FA" w:rsidRPr="003A525B">
        <w:rPr>
          <w:rFonts w:eastAsia="等线"/>
          <w:bCs/>
          <w:lang w:eastAsia="zh-CN"/>
        </w:rPr>
        <w:t>he most typical environmental targets are birds</w:t>
      </w:r>
      <w:r w:rsidR="00F11C59" w:rsidRPr="003A525B">
        <w:rPr>
          <w:rFonts w:eastAsia="等线"/>
          <w:bCs/>
          <w:lang w:eastAsia="zh-CN"/>
        </w:rPr>
        <w:t xml:space="preserve">. </w:t>
      </w:r>
      <w:r w:rsidR="008A4C34" w:rsidRPr="003A525B">
        <w:rPr>
          <w:rFonts w:eastAsia="等线"/>
          <w:bCs/>
          <w:lang w:eastAsia="zh-CN"/>
        </w:rPr>
        <w:t xml:space="preserve">Channel modeling of such targets is necessary to help improve the fidelity of channel models for UAV scenarios, because such targets have strong similarities with UAVs in terms of shape, size, etc., which can affect the evaluation of recognition rate, false alarm rate, and other metrics of UAV targets. </w:t>
      </w:r>
    </w:p>
    <w:p w14:paraId="182C62F7" w14:textId="52C14706" w:rsidR="00A7657E" w:rsidRPr="003A525B" w:rsidRDefault="001F2F9A"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 xml:space="preserve">Specifically, </w:t>
      </w:r>
      <w:r w:rsidR="00B24995" w:rsidRPr="003A525B">
        <w:rPr>
          <w:rFonts w:eastAsia="等线"/>
          <w:bCs/>
          <w:lang w:eastAsia="zh-CN"/>
        </w:rPr>
        <w:t>t</w:t>
      </w:r>
      <w:r w:rsidR="00A7657E" w:rsidRPr="003A525B">
        <w:rPr>
          <w:rFonts w:eastAsia="等线"/>
          <w:bCs/>
          <w:lang w:eastAsia="zh-CN"/>
        </w:rPr>
        <w:t>he following use cases have UAVs as their primary sensing t</w:t>
      </w:r>
      <w:r w:rsidR="007F510F" w:rsidRPr="003A525B">
        <w:rPr>
          <w:rFonts w:eastAsia="等线"/>
          <w:bCs/>
          <w:lang w:eastAsia="zh-CN"/>
        </w:rPr>
        <w:t xml:space="preserve">arget according to TR 22.837 </w:t>
      </w:r>
      <w:r w:rsidR="00EC45D5" w:rsidRPr="003A525B">
        <w:rPr>
          <w:rFonts w:eastAsia="等线"/>
          <w:bCs/>
          <w:highlight w:val="yellow"/>
          <w:lang w:eastAsia="zh-CN"/>
        </w:rPr>
        <w:t>‎</w:t>
      </w:r>
      <w:r w:rsidR="00EC45D5" w:rsidRPr="003A525B">
        <w:rPr>
          <w:rFonts w:eastAsia="等线"/>
          <w:bCs/>
          <w:lang w:eastAsia="zh-CN"/>
        </w:rPr>
        <w:t>[4]</w:t>
      </w:r>
      <w:r w:rsidR="00A7657E" w:rsidRPr="003A525B">
        <w:rPr>
          <w:rFonts w:eastAsia="等线"/>
          <w:bCs/>
          <w:lang w:eastAsia="zh-CN"/>
        </w:rPr>
        <w:t>: Use case on UAV flight trajectory tracing (Section 5.10 of TR 22.837), use case on sensing for UAV intrusion detection (Section 5.13 of TR 22.837), and UAVs/vehicles/pedestrians detection near Smart Grid equipment (Section 5.22 of TR 22.837).</w:t>
      </w:r>
      <w:r w:rsidR="00427026" w:rsidRPr="003A525B">
        <w:rPr>
          <w:rFonts w:eastAsia="等线"/>
          <w:bCs/>
          <w:lang w:eastAsia="zh-CN"/>
        </w:rPr>
        <w:t xml:space="preserve"> </w:t>
      </w:r>
      <w:r w:rsidR="00D3732A" w:rsidRPr="003A525B">
        <w:rPr>
          <w:rFonts w:eastAsia="等线"/>
          <w:bCs/>
          <w:lang w:eastAsia="zh-CN"/>
        </w:rPr>
        <w:t>C</w:t>
      </w:r>
      <w:r w:rsidR="008338D9" w:rsidRPr="003A525B">
        <w:rPr>
          <w:rFonts w:eastAsia="等线"/>
          <w:bCs/>
          <w:lang w:eastAsia="zh-CN"/>
        </w:rPr>
        <w:t xml:space="preserve">orresponding </w:t>
      </w:r>
      <w:r w:rsidR="00246E99" w:rsidRPr="003A525B">
        <w:rPr>
          <w:rFonts w:eastAsia="等线"/>
          <w:bCs/>
          <w:lang w:eastAsia="zh-CN"/>
        </w:rPr>
        <w:t>sensing</w:t>
      </w:r>
      <w:r w:rsidR="008338D9" w:rsidRPr="003A525B">
        <w:rPr>
          <w:rFonts w:eastAsia="等线"/>
          <w:bCs/>
          <w:lang w:eastAsia="zh-CN"/>
        </w:rPr>
        <w:t xml:space="preserve"> performance requirements are specified for each of these </w:t>
      </w:r>
      <w:r w:rsidR="005D17B6" w:rsidRPr="003A525B">
        <w:rPr>
          <w:rFonts w:eastAsia="等线"/>
          <w:bCs/>
          <w:lang w:eastAsia="zh-CN"/>
        </w:rPr>
        <w:t>cases</w:t>
      </w:r>
      <w:r w:rsidR="00CE3C36" w:rsidRPr="003A525B">
        <w:rPr>
          <w:rFonts w:eastAsia="等线"/>
          <w:bCs/>
          <w:lang w:eastAsia="zh-CN"/>
        </w:rPr>
        <w:t>, modeling of environmental targets, such as birds, in the channel will help to more accurately assess performance.</w:t>
      </w:r>
      <w:r w:rsidR="00250C02" w:rsidRPr="003A525B">
        <w:rPr>
          <w:rFonts w:eastAsia="等线"/>
          <w:bCs/>
          <w:lang w:eastAsia="zh-CN"/>
        </w:rPr>
        <w:t xml:space="preserve"> </w:t>
      </w:r>
      <w:r w:rsidR="00FE2D60" w:rsidRPr="003A525B">
        <w:rPr>
          <w:rFonts w:eastAsia="等线"/>
          <w:bCs/>
          <w:lang w:eastAsia="zh-CN"/>
        </w:rPr>
        <w:t xml:space="preserve">Regarding </w:t>
      </w:r>
      <w:r w:rsidR="004D5F42" w:rsidRPr="003A525B">
        <w:rPr>
          <w:rFonts w:eastAsia="等线"/>
          <w:bCs/>
          <w:lang w:eastAsia="zh-CN"/>
        </w:rPr>
        <w:t>the 3D mobility</w:t>
      </w:r>
      <w:r w:rsidR="00E03672" w:rsidRPr="003A525B">
        <w:rPr>
          <w:rFonts w:eastAsia="等线"/>
          <w:bCs/>
          <w:lang w:eastAsia="zh-CN"/>
        </w:rPr>
        <w:t xml:space="preserve">, </w:t>
      </w:r>
      <w:r w:rsidR="00D425FA" w:rsidRPr="003A525B">
        <w:rPr>
          <w:rFonts w:eastAsia="等线"/>
          <w:bCs/>
          <w:lang w:eastAsia="zh-CN"/>
        </w:rPr>
        <w:t>common birds such as pigeons can fly at speeds of up to 120</w:t>
      </w:r>
      <w:r w:rsidR="00176520" w:rsidRPr="003A525B">
        <w:rPr>
          <w:rFonts w:eastAsia="等线"/>
          <w:bCs/>
          <w:lang w:eastAsia="zh-CN"/>
        </w:rPr>
        <w:t>km/h</w:t>
      </w:r>
      <w:r w:rsidR="00C27661" w:rsidRPr="003A525B">
        <w:rPr>
          <w:rFonts w:eastAsia="等线"/>
          <w:bCs/>
          <w:lang w:eastAsia="zh-CN"/>
        </w:rPr>
        <w:t xml:space="preserve">. </w:t>
      </w:r>
      <w:r w:rsidR="00C15CBF" w:rsidRPr="003A525B">
        <w:rPr>
          <w:rFonts w:eastAsia="等线"/>
          <w:bCs/>
          <w:lang w:eastAsia="zh-CN"/>
        </w:rPr>
        <w:t xml:space="preserve">The </w:t>
      </w:r>
      <w:r w:rsidR="00E96937" w:rsidRPr="003A525B">
        <w:rPr>
          <w:rFonts w:eastAsia="等线"/>
          <w:bCs/>
          <w:lang w:eastAsia="zh-CN"/>
        </w:rPr>
        <w:t xml:space="preserve">3D distribution </w:t>
      </w:r>
      <w:r w:rsidR="00EF7AC9" w:rsidRPr="003A525B">
        <w:rPr>
          <w:rFonts w:eastAsia="等线"/>
          <w:bCs/>
          <w:lang w:eastAsia="zh-CN"/>
        </w:rPr>
        <w:t xml:space="preserve">of </w:t>
      </w:r>
      <w:r w:rsidR="00D24ED9" w:rsidRPr="003A525B">
        <w:rPr>
          <w:rFonts w:eastAsia="等线"/>
          <w:bCs/>
          <w:lang w:eastAsia="zh-CN"/>
        </w:rPr>
        <w:t xml:space="preserve">which </w:t>
      </w:r>
      <w:r w:rsidR="003B54BE" w:rsidRPr="003A525B">
        <w:rPr>
          <w:rFonts w:eastAsia="等线"/>
          <w:bCs/>
          <w:lang w:eastAsia="zh-CN"/>
        </w:rPr>
        <w:t xml:space="preserve">can be </w:t>
      </w:r>
      <w:r w:rsidR="00ED748E" w:rsidRPr="003A525B">
        <w:rPr>
          <w:rFonts w:eastAsia="等线"/>
          <w:bCs/>
          <w:lang w:eastAsia="zh-CN"/>
        </w:rPr>
        <w:t xml:space="preserve">assumed </w:t>
      </w:r>
      <w:r w:rsidR="005764F4" w:rsidRPr="003A525B">
        <w:rPr>
          <w:rFonts w:eastAsia="等线"/>
          <w:bCs/>
          <w:lang w:eastAsia="zh-CN"/>
        </w:rPr>
        <w:t xml:space="preserve">to be </w:t>
      </w:r>
      <w:r w:rsidR="00F03085" w:rsidRPr="003A525B">
        <w:rPr>
          <w:rFonts w:eastAsia="等线"/>
          <w:bCs/>
          <w:lang w:eastAsia="zh-CN"/>
        </w:rPr>
        <w:t>uniform</w:t>
      </w:r>
      <w:r w:rsidR="00157B4B" w:rsidRPr="003A525B">
        <w:rPr>
          <w:rFonts w:eastAsia="等线"/>
          <w:bCs/>
          <w:lang w:eastAsia="zh-CN"/>
        </w:rPr>
        <w:t xml:space="preserve"> </w:t>
      </w:r>
      <w:r w:rsidR="00E9015B" w:rsidRPr="003A525B">
        <w:rPr>
          <w:rFonts w:eastAsia="等线"/>
          <w:bCs/>
          <w:lang w:eastAsia="zh-CN"/>
        </w:rPr>
        <w:t>between a minimum and maximum height</w:t>
      </w:r>
      <w:r w:rsidR="001F260E" w:rsidRPr="003A525B">
        <w:rPr>
          <w:rFonts w:eastAsia="等线"/>
          <w:bCs/>
          <w:lang w:eastAsia="zh-CN"/>
        </w:rPr>
        <w:t xml:space="preserve"> </w:t>
      </w:r>
      <w:r w:rsidR="0089499E" w:rsidRPr="003A525B">
        <w:rPr>
          <w:rFonts w:eastAsia="等线"/>
          <w:bCs/>
          <w:lang w:eastAsia="zh-CN"/>
        </w:rPr>
        <w:t>similar</w:t>
      </w:r>
      <w:r w:rsidR="00C23E6C" w:rsidRPr="003A525B">
        <w:rPr>
          <w:rFonts w:eastAsia="等线"/>
          <w:bCs/>
          <w:lang w:eastAsia="zh-CN"/>
        </w:rPr>
        <w:t>ly</w:t>
      </w:r>
      <w:r w:rsidR="0089499E" w:rsidRPr="003A525B">
        <w:rPr>
          <w:rFonts w:eastAsia="等线"/>
          <w:bCs/>
          <w:lang w:eastAsia="zh-CN"/>
        </w:rPr>
        <w:t xml:space="preserve"> </w:t>
      </w:r>
      <w:r w:rsidR="00C23E6C" w:rsidRPr="003A525B">
        <w:rPr>
          <w:rFonts w:eastAsia="等线"/>
          <w:bCs/>
          <w:lang w:eastAsia="zh-CN"/>
        </w:rPr>
        <w:t>as</w:t>
      </w:r>
      <w:r w:rsidR="007977FC" w:rsidRPr="003A525B">
        <w:rPr>
          <w:rFonts w:eastAsia="等线"/>
          <w:bCs/>
          <w:lang w:eastAsia="zh-CN"/>
        </w:rPr>
        <w:t xml:space="preserve"> </w:t>
      </w:r>
      <w:r w:rsidR="00177002" w:rsidRPr="003A525B">
        <w:rPr>
          <w:rFonts w:eastAsia="等线"/>
          <w:bCs/>
          <w:lang w:eastAsia="zh-CN"/>
        </w:rPr>
        <w:t>UAV targets.</w:t>
      </w:r>
      <w:r w:rsidR="00111578" w:rsidRPr="003A525B">
        <w:rPr>
          <w:rFonts w:eastAsia="等线"/>
          <w:bCs/>
          <w:lang w:eastAsia="zh-CN"/>
        </w:rPr>
        <w:t xml:space="preserve"> As for the </w:t>
      </w:r>
      <w:r w:rsidR="00C1282D" w:rsidRPr="003A525B">
        <w:rPr>
          <w:rFonts w:eastAsia="等线"/>
          <w:bCs/>
          <w:lang w:eastAsia="zh-CN"/>
        </w:rPr>
        <w:t xml:space="preserve">height </w:t>
      </w:r>
      <w:r w:rsidR="00D02A3E" w:rsidRPr="003A525B">
        <w:rPr>
          <w:rFonts w:eastAsia="等线"/>
          <w:bCs/>
          <w:lang w:eastAsia="zh-CN"/>
        </w:rPr>
        <w:t>interval</w:t>
      </w:r>
      <w:r w:rsidR="00C1282D" w:rsidRPr="003A525B">
        <w:rPr>
          <w:rFonts w:eastAsia="等线"/>
          <w:bCs/>
          <w:lang w:eastAsia="zh-CN"/>
        </w:rPr>
        <w:t>,</w:t>
      </w:r>
      <w:r w:rsidR="00D02A3E" w:rsidRPr="003A525B">
        <w:rPr>
          <w:rFonts w:eastAsia="等线"/>
          <w:bCs/>
          <w:lang w:eastAsia="zh-CN"/>
        </w:rPr>
        <w:t xml:space="preserve"> </w:t>
      </w:r>
      <w:r w:rsidR="00FD1374" w:rsidRPr="003A525B">
        <w:rPr>
          <w:rFonts w:eastAsia="等线"/>
          <w:bCs/>
          <w:lang w:eastAsia="zh-CN"/>
        </w:rPr>
        <w:t>a</w:t>
      </w:r>
      <w:r w:rsidR="005F49AB" w:rsidRPr="003A525B">
        <w:rPr>
          <w:rFonts w:eastAsia="等线"/>
          <w:bCs/>
          <w:lang w:eastAsia="zh-CN"/>
        </w:rPr>
        <w:t>ccording to the guidelines issued by the Civil Aviation Administration of China for the prevention of common birds at civil airports a</w:t>
      </w:r>
      <w:r w:rsidR="0084391D" w:rsidRPr="003A525B">
        <w:rPr>
          <w:rFonts w:eastAsia="等线"/>
          <w:bCs/>
          <w:lang w:eastAsia="zh-CN"/>
        </w:rPr>
        <w:t xml:space="preserve">nd related research literature, </w:t>
      </w:r>
      <w:r w:rsidR="00AB4EEA" w:rsidRPr="003A525B">
        <w:rPr>
          <w:rFonts w:eastAsia="等线"/>
          <w:bCs/>
          <w:lang w:eastAsia="zh-CN"/>
        </w:rPr>
        <w:t>most of the common birds such as sparrows and pigeons in the low altitude scene fly</w:t>
      </w:r>
      <w:r w:rsidR="00F23DAD" w:rsidRPr="003A525B">
        <w:rPr>
          <w:rFonts w:eastAsia="等线"/>
          <w:bCs/>
          <w:lang w:eastAsia="zh-CN"/>
        </w:rPr>
        <w:t xml:space="preserve"> at an</w:t>
      </w:r>
      <w:r w:rsidR="00AB4EEA" w:rsidRPr="003A525B">
        <w:rPr>
          <w:rFonts w:eastAsia="等线"/>
          <w:bCs/>
          <w:lang w:eastAsia="zh-CN"/>
        </w:rPr>
        <w:t xml:space="preserve"> </w:t>
      </w:r>
      <w:r w:rsidR="00F23DAD" w:rsidRPr="003A525B">
        <w:rPr>
          <w:rFonts w:eastAsia="等线"/>
          <w:bCs/>
          <w:lang w:eastAsia="zh-CN"/>
        </w:rPr>
        <w:t>altitude of 20 to</w:t>
      </w:r>
      <w:r w:rsidR="00EE4202" w:rsidRPr="003A525B">
        <w:rPr>
          <w:rFonts w:eastAsia="等线"/>
          <w:bCs/>
          <w:lang w:eastAsia="zh-CN"/>
        </w:rPr>
        <w:t xml:space="preserve"> 200 m</w:t>
      </w:r>
      <w:r w:rsidR="004A2BC3" w:rsidRPr="003A525B">
        <w:rPr>
          <w:rFonts w:eastAsia="等线"/>
          <w:bCs/>
          <w:lang w:eastAsia="zh-CN"/>
        </w:rPr>
        <w:t>eters</w:t>
      </w:r>
      <w:r w:rsidR="00EE4202" w:rsidRPr="003A525B">
        <w:rPr>
          <w:rFonts w:eastAsia="等线"/>
          <w:bCs/>
          <w:lang w:eastAsia="zh-CN"/>
        </w:rPr>
        <w:t>.</w:t>
      </w:r>
      <w:r w:rsidR="004A2BC3" w:rsidRPr="003A525B">
        <w:rPr>
          <w:rFonts w:eastAsia="等线"/>
          <w:bCs/>
          <w:lang w:eastAsia="zh-CN"/>
        </w:rPr>
        <w:t xml:space="preserve"> </w:t>
      </w:r>
      <w:r w:rsidR="00272E31" w:rsidRPr="003A525B">
        <w:rPr>
          <w:rFonts w:eastAsia="等线"/>
          <w:bCs/>
          <w:lang w:eastAsia="zh-CN"/>
        </w:rPr>
        <w:t xml:space="preserve"> </w:t>
      </w:r>
    </w:p>
    <w:p w14:paraId="3589A1A5" w14:textId="52351DB9" w:rsidR="0094154C" w:rsidRPr="00631AFE" w:rsidRDefault="00280BAD" w:rsidP="000575EE">
      <w:pPr>
        <w:overflowPunct/>
        <w:autoSpaceDE/>
        <w:autoSpaceDN/>
        <w:adjustRightInd/>
        <w:snapToGrid w:val="0"/>
        <w:spacing w:after="120" w:line="280" w:lineRule="atLeast"/>
        <w:jc w:val="both"/>
        <w:textAlignment w:val="auto"/>
        <w:rPr>
          <w:rFonts w:eastAsia="等线"/>
          <w:bCs/>
          <w:lang w:eastAsia="zh-CN"/>
        </w:rPr>
      </w:pPr>
      <w:r w:rsidRPr="003A525B">
        <w:rPr>
          <w:rFonts w:eastAsia="等线"/>
          <w:bCs/>
          <w:lang w:eastAsia="zh-CN"/>
        </w:rPr>
        <w:t>The parameter</w:t>
      </w:r>
      <w:r w:rsidR="00B12F2E" w:rsidRPr="003A525B">
        <w:rPr>
          <w:rFonts w:eastAsia="等线"/>
          <w:bCs/>
          <w:lang w:eastAsia="zh-CN"/>
        </w:rPr>
        <w:t xml:space="preserve"> values for </w:t>
      </w:r>
      <w:r w:rsidR="00E73EA5" w:rsidRPr="003A525B">
        <w:rPr>
          <w:rFonts w:eastAsia="等线"/>
          <w:bCs/>
          <w:lang w:eastAsia="zh-CN"/>
        </w:rPr>
        <w:t xml:space="preserve">scenarios </w:t>
      </w:r>
      <w:r w:rsidR="006023D7" w:rsidRPr="003A525B">
        <w:rPr>
          <w:rFonts w:eastAsia="等线"/>
          <w:bCs/>
          <w:lang w:eastAsia="zh-CN"/>
        </w:rPr>
        <w:t>with UAVs as sensing target</w:t>
      </w:r>
      <w:r w:rsidR="0044405D" w:rsidRPr="003A525B">
        <w:rPr>
          <w:rFonts w:eastAsia="等线"/>
          <w:bCs/>
          <w:lang w:eastAsia="zh-CN"/>
        </w:rPr>
        <w:t>s</w:t>
      </w:r>
      <w:r w:rsidR="006023D7" w:rsidRPr="003A525B">
        <w:rPr>
          <w:rFonts w:eastAsia="等线"/>
          <w:bCs/>
          <w:lang w:eastAsia="zh-CN"/>
        </w:rPr>
        <w:t xml:space="preserve"> are listed </w:t>
      </w:r>
      <w:r w:rsidR="00351945" w:rsidRPr="003A525B">
        <w:rPr>
          <w:rFonts w:eastAsia="等线"/>
          <w:bCs/>
          <w:lang w:eastAsia="zh-CN"/>
        </w:rPr>
        <w:t xml:space="preserve">in </w:t>
      </w:r>
      <w:r w:rsidR="00C30A5B" w:rsidRPr="003A525B">
        <w:rPr>
          <w:rFonts w:eastAsia="等线"/>
          <w:bCs/>
          <w:lang w:eastAsia="zh-CN"/>
        </w:rPr>
        <w:t>Table 1</w:t>
      </w:r>
      <w:r w:rsidR="00D30F95" w:rsidRPr="003A525B">
        <w:rPr>
          <w:rFonts w:eastAsia="等线"/>
          <w:bCs/>
          <w:lang w:eastAsia="zh-CN"/>
        </w:rPr>
        <w:t xml:space="preserve">, in which the rows </w:t>
      </w:r>
      <w:r w:rsidR="00355378" w:rsidRPr="003A525B">
        <w:rPr>
          <w:rFonts w:eastAsia="等线"/>
          <w:bCs/>
          <w:lang w:eastAsia="zh-CN"/>
        </w:rPr>
        <w:t xml:space="preserve">updated on top of </w:t>
      </w:r>
      <w:r w:rsidR="00CC1848" w:rsidRPr="003A525B">
        <w:rPr>
          <w:rFonts w:eastAsia="等线"/>
          <w:bCs/>
          <w:lang w:eastAsia="zh-CN"/>
        </w:rPr>
        <w:t>last meeting’s</w:t>
      </w:r>
      <w:r w:rsidR="00355378" w:rsidRPr="003A525B">
        <w:rPr>
          <w:rFonts w:eastAsia="等线"/>
          <w:bCs/>
          <w:lang w:eastAsia="zh-CN"/>
        </w:rPr>
        <w:t xml:space="preserve"> </w:t>
      </w:r>
      <w:r w:rsidR="006B0621" w:rsidRPr="003A525B">
        <w:rPr>
          <w:rFonts w:eastAsia="等线"/>
          <w:bCs/>
          <w:lang w:eastAsia="zh-CN"/>
        </w:rPr>
        <w:t>agreement</w:t>
      </w:r>
      <w:r w:rsidR="00F24226" w:rsidRPr="003A525B">
        <w:rPr>
          <w:rFonts w:eastAsia="等线"/>
          <w:bCs/>
          <w:lang w:eastAsia="zh-CN"/>
        </w:rPr>
        <w:t xml:space="preserve"> are </w:t>
      </w:r>
      <w:r w:rsidR="007347A9">
        <w:rPr>
          <w:rFonts w:eastAsia="等线" w:hint="eastAsia"/>
          <w:bCs/>
          <w:lang w:eastAsia="zh-CN"/>
        </w:rPr>
        <w:t>highlighted with yellow</w:t>
      </w:r>
      <w:r w:rsidR="00F24226" w:rsidRPr="003A525B">
        <w:rPr>
          <w:rFonts w:eastAsia="等线"/>
          <w:bCs/>
          <w:lang w:eastAsia="zh-CN"/>
        </w:rPr>
        <w:t>.</w:t>
      </w:r>
      <w:r w:rsidR="006B0621" w:rsidRPr="003A525B">
        <w:rPr>
          <w:rFonts w:eastAsia="等线"/>
          <w:bCs/>
          <w:lang w:eastAsia="zh-CN"/>
        </w:rPr>
        <w:t xml:space="preserve"> </w:t>
      </w:r>
    </w:p>
    <w:p w14:paraId="0C860B2C" w14:textId="29C3B784" w:rsidR="00B22715" w:rsidRPr="00D27BE2" w:rsidRDefault="0007040E" w:rsidP="00C72F73">
      <w:pPr>
        <w:overflowPunct/>
        <w:autoSpaceDE/>
        <w:autoSpaceDN/>
        <w:adjustRightInd/>
        <w:snapToGrid w:val="0"/>
        <w:spacing w:after="120" w:line="280" w:lineRule="atLeast"/>
        <w:jc w:val="center"/>
        <w:textAlignment w:val="auto"/>
        <w:rPr>
          <w:rFonts w:eastAsia="等线"/>
          <w:bCs/>
          <w:lang w:eastAsia="zh-CN"/>
        </w:rPr>
      </w:pPr>
      <w:r w:rsidRPr="00D27BE2">
        <w:rPr>
          <w:rFonts w:eastAsia="等线"/>
          <w:b/>
          <w:bCs/>
          <w:lang w:eastAsia="zh-CN"/>
        </w:rPr>
        <w:t>T</w:t>
      </w:r>
      <w:r w:rsidR="00B22715" w:rsidRPr="00D27BE2">
        <w:rPr>
          <w:rFonts w:eastAsia="等线"/>
          <w:b/>
          <w:bCs/>
          <w:lang w:eastAsia="zh-CN"/>
        </w:rPr>
        <w:t>able</w:t>
      </w:r>
      <w:r w:rsidRPr="00D27BE2">
        <w:rPr>
          <w:rFonts w:eastAsia="等线"/>
          <w:b/>
          <w:bCs/>
          <w:lang w:eastAsia="zh-CN"/>
        </w:rPr>
        <w:t xml:space="preserve"> 1.</w:t>
      </w:r>
      <w:r w:rsidRPr="00D27BE2">
        <w:rPr>
          <w:rFonts w:eastAsia="等线"/>
          <w:bCs/>
          <w:lang w:eastAsia="zh-CN"/>
        </w:rPr>
        <w:t xml:space="preserve"> </w:t>
      </w:r>
      <w:r w:rsidR="00307FF6" w:rsidRPr="00D27BE2">
        <w:rPr>
          <w:rFonts w:eastAsia="等线"/>
          <w:bCs/>
          <w:lang w:eastAsia="zh-CN"/>
        </w:rPr>
        <w:t>Evaluation parameters for UAV sensing scenarios</w:t>
      </w:r>
    </w:p>
    <w:tbl>
      <w:tblPr>
        <w:tblW w:w="4666" w:type="pct"/>
        <w:jc w:val="center"/>
        <w:tblLook w:val="04A0" w:firstRow="1" w:lastRow="0" w:firstColumn="1" w:lastColumn="0" w:noHBand="0" w:noVBand="1"/>
      </w:tblPr>
      <w:tblGrid>
        <w:gridCol w:w="2249"/>
        <w:gridCol w:w="2171"/>
        <w:gridCol w:w="4566"/>
      </w:tblGrid>
      <w:tr w:rsidR="008B52E4" w:rsidRPr="00661ECE" w14:paraId="3B55DB93" w14:textId="77777777" w:rsidTr="002C0639">
        <w:trPr>
          <w:jc w:val="center"/>
        </w:trPr>
        <w:tc>
          <w:tcPr>
            <w:tcW w:w="243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29266F5" w14:textId="77777777" w:rsidR="008B52E4" w:rsidRPr="00661ECE" w:rsidRDefault="008B52E4" w:rsidP="002C0639">
            <w:pPr>
              <w:jc w:val="center"/>
              <w:rPr>
                <w:b/>
                <w:lang w:eastAsia="zh-CN"/>
              </w:rPr>
            </w:pPr>
            <w:r w:rsidRPr="00661ECE">
              <w:rPr>
                <w:b/>
                <w:lang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35849BB2" w14:textId="77777777" w:rsidR="008B52E4" w:rsidRPr="00661ECE" w:rsidRDefault="008B52E4" w:rsidP="002C0639">
            <w:pPr>
              <w:jc w:val="center"/>
              <w:rPr>
                <w:b/>
                <w:bCs/>
                <w:lang w:eastAsia="zh-CN"/>
              </w:rPr>
            </w:pPr>
            <w:r w:rsidRPr="00661ECE">
              <w:rPr>
                <w:b/>
                <w:bCs/>
                <w:lang w:eastAsia="zh-CN"/>
              </w:rPr>
              <w:t>Value</w:t>
            </w:r>
          </w:p>
        </w:tc>
      </w:tr>
      <w:tr w:rsidR="008B52E4" w:rsidRPr="00661ECE" w14:paraId="3BD2A8FA" w14:textId="77777777" w:rsidTr="002C0639">
        <w:trPr>
          <w:jc w:val="center"/>
        </w:trPr>
        <w:tc>
          <w:tcPr>
            <w:tcW w:w="2430" w:type="pct"/>
            <w:gridSpan w:val="2"/>
            <w:tcBorders>
              <w:top w:val="single" w:sz="4" w:space="0" w:color="000000"/>
              <w:left w:val="single" w:sz="4" w:space="0" w:color="000000"/>
              <w:bottom w:val="single" w:sz="4" w:space="0" w:color="000000"/>
              <w:right w:val="single" w:sz="4" w:space="0" w:color="000000"/>
            </w:tcBorders>
            <w:vAlign w:val="center"/>
          </w:tcPr>
          <w:p w14:paraId="67D55D0F" w14:textId="77777777" w:rsidR="008B52E4" w:rsidRPr="00661ECE" w:rsidRDefault="008B52E4" w:rsidP="002C0639">
            <w:pPr>
              <w:rPr>
                <w:lang w:val="fr-FR" w:eastAsia="zh-CN"/>
              </w:rPr>
            </w:pPr>
            <w:r w:rsidRPr="00661ECE">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7F5FED4D" w14:textId="77777777" w:rsidR="008B52E4" w:rsidRPr="00661ECE" w:rsidRDefault="008B52E4" w:rsidP="002C0639">
            <w:pPr>
              <w:rPr>
                <w:bCs/>
                <w:iCs/>
                <w:lang w:val="sv-SE" w:eastAsia="zh-CN"/>
              </w:rPr>
            </w:pPr>
            <w:r w:rsidRPr="00661ECE">
              <w:rPr>
                <w:bCs/>
                <w:iCs/>
                <w:lang w:val="sv-SE" w:eastAsia="zh-CN"/>
              </w:rPr>
              <w:t>UMi, UMa, RMa [38.901]</w:t>
            </w:r>
          </w:p>
          <w:p w14:paraId="1E1F8F8C" w14:textId="77777777" w:rsidR="008B52E4" w:rsidRPr="00661ECE" w:rsidRDefault="008B52E4" w:rsidP="002C0639">
            <w:pPr>
              <w:rPr>
                <w:bCs/>
                <w:lang w:val="sv-SE" w:eastAsia="zh-CN"/>
              </w:rPr>
            </w:pPr>
            <w:r w:rsidRPr="00661ECE">
              <w:rPr>
                <w:bCs/>
                <w:lang w:val="sv-SE" w:eastAsia="zh-CN"/>
              </w:rPr>
              <w:t>UMi-AV, UMa-AV, RMa-AV</w:t>
            </w:r>
          </w:p>
        </w:tc>
      </w:tr>
      <w:tr w:rsidR="008B52E4" w:rsidRPr="00661ECE" w14:paraId="0A6D3967" w14:textId="77777777" w:rsidTr="00140191">
        <w:trPr>
          <w:trHeight w:val="1709"/>
          <w:jc w:val="center"/>
        </w:trPr>
        <w:tc>
          <w:tcPr>
            <w:tcW w:w="1192" w:type="pct"/>
            <w:tcBorders>
              <w:top w:val="single" w:sz="4" w:space="0" w:color="000000"/>
              <w:left w:val="single" w:sz="4" w:space="0" w:color="000000"/>
              <w:bottom w:val="nil"/>
              <w:right w:val="single" w:sz="4" w:space="0" w:color="000000"/>
            </w:tcBorders>
            <w:vAlign w:val="center"/>
          </w:tcPr>
          <w:p w14:paraId="1BA964BA" w14:textId="77777777" w:rsidR="008B52E4" w:rsidRPr="00661ECE" w:rsidRDefault="008B52E4" w:rsidP="002C0639">
            <w:pPr>
              <w:rPr>
                <w:lang w:eastAsia="zh-CN"/>
              </w:rPr>
            </w:pPr>
            <w:r w:rsidRPr="00661ECE">
              <w:rPr>
                <w:lang w:eastAsia="zh-CN"/>
              </w:rPr>
              <w:lastRenderedPageBreak/>
              <w:t xml:space="preserve">Sensing transmitters and </w:t>
            </w:r>
            <w:proofErr w:type="gramStart"/>
            <w:r w:rsidRPr="00661ECE">
              <w:rPr>
                <w:lang w:eastAsia="zh-CN"/>
              </w:rPr>
              <w:t>receivers</w:t>
            </w:r>
            <w:proofErr w:type="gramEnd"/>
            <w:r w:rsidRPr="00661ECE">
              <w:rPr>
                <w:lang w:eastAsia="zh-CN"/>
              </w:rPr>
              <w:t xml:space="preserve"> properties</w:t>
            </w:r>
          </w:p>
        </w:tc>
        <w:tc>
          <w:tcPr>
            <w:tcW w:w="1238" w:type="pct"/>
            <w:tcBorders>
              <w:top w:val="single" w:sz="4" w:space="0" w:color="000000"/>
              <w:left w:val="single" w:sz="4" w:space="0" w:color="000000"/>
              <w:bottom w:val="nil"/>
              <w:right w:val="single" w:sz="4" w:space="0" w:color="000000"/>
            </w:tcBorders>
            <w:vAlign w:val="center"/>
          </w:tcPr>
          <w:p w14:paraId="4C89E83F" w14:textId="77777777" w:rsidR="008B52E4" w:rsidRPr="00661ECE" w:rsidRDefault="008B52E4" w:rsidP="002C0639">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619F86F6" w14:textId="77777777" w:rsidR="008B52E4" w:rsidRPr="00661ECE" w:rsidRDefault="008B52E4" w:rsidP="002C0639">
            <w:pPr>
              <w:rPr>
                <w:bCs/>
                <w:iCs/>
                <w:lang w:eastAsia="zh-CN"/>
              </w:rPr>
            </w:pPr>
            <w:r w:rsidRPr="00661ECE">
              <w:rPr>
                <w:bCs/>
                <w:iCs/>
                <w:lang w:eastAsia="zh-CN"/>
              </w:rPr>
              <w:t>Rx/Tx locations are selected among the TRPs and UEs locations in the corresponding communication scenarios.</w:t>
            </w:r>
          </w:p>
          <w:p w14:paraId="40096F8C" w14:textId="77777777" w:rsidR="008B52E4" w:rsidRPr="00661ECE" w:rsidRDefault="008B52E4" w:rsidP="002C0639">
            <w:pPr>
              <w:rPr>
                <w:bCs/>
                <w:iCs/>
                <w:lang w:eastAsia="zh-CN"/>
              </w:rPr>
            </w:pPr>
          </w:p>
          <w:p w14:paraId="45092214" w14:textId="77777777" w:rsidR="008B52E4" w:rsidRPr="00661ECE" w:rsidRDefault="008B52E4" w:rsidP="002C0639">
            <w:pPr>
              <w:rPr>
                <w:bCs/>
                <w:iCs/>
                <w:lang w:eastAsia="zh-CN"/>
              </w:rPr>
            </w:pPr>
            <w:r w:rsidRPr="00661ECE">
              <w:rPr>
                <w:bCs/>
                <w:iCs/>
                <w:lang w:eastAsia="zh-CN"/>
              </w:rPr>
              <w:t xml:space="preserve">Note1: This may include aerial UEs for </w:t>
            </w:r>
            <w:proofErr w:type="spellStart"/>
            <w:r w:rsidRPr="00661ECE">
              <w:rPr>
                <w:bCs/>
                <w:iCs/>
                <w:lang w:eastAsia="zh-CN"/>
              </w:rPr>
              <w:t>UMi</w:t>
            </w:r>
            <w:proofErr w:type="spellEnd"/>
            <w:r w:rsidRPr="00661ECE">
              <w:rPr>
                <w:bCs/>
                <w:iCs/>
                <w:lang w:eastAsia="zh-CN"/>
              </w:rPr>
              <w:t xml:space="preserve">-AV, </w:t>
            </w:r>
            <w:proofErr w:type="spellStart"/>
            <w:r w:rsidRPr="00661ECE">
              <w:rPr>
                <w:bCs/>
                <w:iCs/>
                <w:lang w:eastAsia="zh-CN"/>
              </w:rPr>
              <w:t>UMa</w:t>
            </w:r>
            <w:proofErr w:type="spellEnd"/>
            <w:r w:rsidRPr="00661ECE">
              <w:rPr>
                <w:bCs/>
                <w:iCs/>
                <w:lang w:eastAsia="zh-CN"/>
              </w:rPr>
              <w:t xml:space="preserve">-AV, </w:t>
            </w:r>
            <w:proofErr w:type="spellStart"/>
            <w:r w:rsidRPr="00661ECE">
              <w:rPr>
                <w:bCs/>
                <w:iCs/>
                <w:lang w:eastAsia="zh-CN"/>
              </w:rPr>
              <w:t>RMa</w:t>
            </w:r>
            <w:proofErr w:type="spellEnd"/>
            <w:r w:rsidRPr="00661ECE">
              <w:rPr>
                <w:bCs/>
                <w:iCs/>
                <w:lang w:eastAsia="zh-CN"/>
              </w:rPr>
              <w:t>-AV communication scenarios. In this case, other Rx/Tx properties (e.g. mobility) are also taken from the corresponding communication scenario.</w:t>
            </w:r>
          </w:p>
        </w:tc>
      </w:tr>
      <w:tr w:rsidR="008B52E4" w:rsidRPr="00661ECE" w14:paraId="38B18FBD" w14:textId="77777777" w:rsidTr="00140191">
        <w:trPr>
          <w:trHeight w:val="369"/>
          <w:jc w:val="center"/>
        </w:trPr>
        <w:tc>
          <w:tcPr>
            <w:tcW w:w="1192" w:type="pct"/>
            <w:vMerge w:val="restart"/>
            <w:tcBorders>
              <w:top w:val="single" w:sz="4" w:space="0" w:color="000000"/>
              <w:left w:val="single" w:sz="4" w:space="0" w:color="000000"/>
              <w:bottom w:val="nil"/>
              <w:right w:val="single" w:sz="4" w:space="0" w:color="000000"/>
            </w:tcBorders>
            <w:vAlign w:val="center"/>
          </w:tcPr>
          <w:p w14:paraId="1B3FD99F" w14:textId="77777777" w:rsidR="008B52E4" w:rsidRPr="00661ECE" w:rsidRDefault="008B52E4" w:rsidP="002C0639">
            <w:pPr>
              <w:rPr>
                <w:lang w:eastAsia="zh-CN"/>
              </w:rPr>
            </w:pPr>
            <w:r w:rsidRPr="00661ECE">
              <w:rPr>
                <w:lang w:eastAsia="zh-CN"/>
              </w:rPr>
              <w:t>Sensing target</w:t>
            </w:r>
          </w:p>
        </w:tc>
        <w:tc>
          <w:tcPr>
            <w:tcW w:w="1238" w:type="pct"/>
            <w:tcBorders>
              <w:top w:val="single" w:sz="4" w:space="0" w:color="000000"/>
              <w:left w:val="single" w:sz="4" w:space="0" w:color="000000"/>
              <w:bottom w:val="nil"/>
              <w:right w:val="single" w:sz="4" w:space="0" w:color="000000"/>
            </w:tcBorders>
            <w:vAlign w:val="center"/>
          </w:tcPr>
          <w:p w14:paraId="7B8C5AE3" w14:textId="77777777" w:rsidR="008B52E4" w:rsidRPr="00661ECE" w:rsidRDefault="008B52E4" w:rsidP="002C0639">
            <w:pPr>
              <w:rPr>
                <w:bCs/>
                <w:lang w:eastAsia="zh-CN"/>
              </w:rPr>
            </w:pPr>
            <w:r w:rsidRPr="00661ECE">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5287A429" w14:textId="77777777" w:rsidR="008B52E4" w:rsidRPr="00661ECE" w:rsidRDefault="008B52E4" w:rsidP="002C0639">
            <w:pPr>
              <w:rPr>
                <w:bCs/>
                <w:iCs/>
                <w:lang w:val="sv-SE" w:eastAsia="zh-CN"/>
              </w:rPr>
            </w:pPr>
            <w:r w:rsidRPr="00661ECE">
              <w:rPr>
                <w:bCs/>
                <w:iCs/>
                <w:lang w:val="sv-SE" w:eastAsia="zh-CN"/>
              </w:rPr>
              <w:t>Outdoor</w:t>
            </w:r>
          </w:p>
        </w:tc>
      </w:tr>
      <w:tr w:rsidR="008B52E4" w:rsidRPr="00661ECE" w14:paraId="68AEA774" w14:textId="77777777" w:rsidTr="00140191">
        <w:trPr>
          <w:trHeight w:val="621"/>
          <w:jc w:val="center"/>
        </w:trPr>
        <w:tc>
          <w:tcPr>
            <w:tcW w:w="1192" w:type="pct"/>
            <w:vMerge/>
            <w:tcBorders>
              <w:left w:val="single" w:sz="4" w:space="0" w:color="000000"/>
            </w:tcBorders>
            <w:vAlign w:val="center"/>
          </w:tcPr>
          <w:p w14:paraId="0EE40D25" w14:textId="77777777" w:rsidR="008B52E4" w:rsidRPr="00661ECE" w:rsidRDefault="008B52E4" w:rsidP="002C0639">
            <w:pPr>
              <w:rPr>
                <w:lang w:eastAsia="zh-CN"/>
              </w:rPr>
            </w:pPr>
          </w:p>
        </w:tc>
        <w:tc>
          <w:tcPr>
            <w:tcW w:w="1238" w:type="pct"/>
            <w:tcBorders>
              <w:top w:val="single" w:sz="4" w:space="0" w:color="000000"/>
              <w:left w:val="single" w:sz="4" w:space="0" w:color="000000"/>
              <w:bottom w:val="single" w:sz="4" w:space="0" w:color="000000"/>
              <w:right w:val="single" w:sz="4" w:space="0" w:color="000000"/>
            </w:tcBorders>
            <w:vAlign w:val="center"/>
          </w:tcPr>
          <w:p w14:paraId="5DD902DB" w14:textId="77777777" w:rsidR="008B52E4" w:rsidRPr="00661ECE" w:rsidRDefault="008B52E4" w:rsidP="002C0639">
            <w:pPr>
              <w:rPr>
                <w:bCs/>
                <w:lang w:val="sv-SE" w:eastAsia="zh-CN"/>
              </w:rPr>
            </w:pPr>
            <w:r w:rsidRPr="00661ECE">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694F7129" w14:textId="77777777" w:rsidR="008B52E4" w:rsidRPr="00661ECE" w:rsidRDefault="008B52E4" w:rsidP="002C0639">
            <w:pPr>
              <w:rPr>
                <w:bCs/>
                <w:iCs/>
                <w:lang w:eastAsia="zh-CN"/>
              </w:rPr>
            </w:pPr>
            <w:r w:rsidRPr="00661ECE">
              <w:rPr>
                <w:bCs/>
                <w:iCs/>
                <w:lang w:eastAsia="zh-CN"/>
              </w:rPr>
              <w:t xml:space="preserve">Horizontal velocity: uniform distribution between 0 and 180km/h, if horizontal velocity is not fixed to 0. </w:t>
            </w:r>
          </w:p>
          <w:p w14:paraId="27B5176D" w14:textId="77777777" w:rsidR="008B52E4" w:rsidRPr="00661ECE" w:rsidRDefault="008B52E4" w:rsidP="002C0639">
            <w:pPr>
              <w:rPr>
                <w:bCs/>
                <w:iCs/>
                <w:lang w:eastAsia="zh-CN"/>
              </w:rPr>
            </w:pPr>
          </w:p>
          <w:p w14:paraId="695068CB" w14:textId="77777777" w:rsidR="008B52E4" w:rsidRPr="00661ECE" w:rsidRDefault="008B52E4" w:rsidP="002C0639">
            <w:pPr>
              <w:rPr>
                <w:bCs/>
                <w:iCs/>
                <w:lang w:eastAsia="zh-CN"/>
              </w:rPr>
            </w:pPr>
            <w:r w:rsidRPr="00661ECE">
              <w:rPr>
                <w:bCs/>
                <w:iCs/>
                <w:lang w:eastAsia="zh-CN"/>
              </w:rPr>
              <w:t>Vertical velocity: 0km/h, optional {20, 40} km/h</w:t>
            </w:r>
          </w:p>
          <w:p w14:paraId="4CD1166D" w14:textId="77777777" w:rsidR="008B52E4" w:rsidRPr="00661ECE" w:rsidRDefault="008B52E4" w:rsidP="002C0639">
            <w:pPr>
              <w:rPr>
                <w:bCs/>
                <w:iCs/>
                <w:lang w:eastAsia="zh-CN"/>
              </w:rPr>
            </w:pPr>
          </w:p>
          <w:p w14:paraId="0C5635E8" w14:textId="77777777" w:rsidR="008B52E4" w:rsidRPr="00661ECE" w:rsidRDefault="008B52E4" w:rsidP="002C0639">
            <w:pPr>
              <w:rPr>
                <w:bCs/>
                <w:iCs/>
                <w:lang w:eastAsia="zh-CN"/>
              </w:rPr>
            </w:pPr>
            <w:r w:rsidRPr="00661ECE">
              <w:rPr>
                <w:bCs/>
                <w:iCs/>
                <w:lang w:eastAsia="zh-CN"/>
              </w:rPr>
              <w:t>NOTE2: 3D mobility can be horizontal only or vertical only or a combination for each sensing target</w:t>
            </w:r>
          </w:p>
          <w:p w14:paraId="625EC4BE" w14:textId="77777777" w:rsidR="008B52E4" w:rsidRPr="00661ECE" w:rsidRDefault="008B52E4" w:rsidP="002C0639">
            <w:pPr>
              <w:rPr>
                <w:bCs/>
                <w:iCs/>
                <w:lang w:eastAsia="zh-CN"/>
              </w:rPr>
            </w:pPr>
            <w:r w:rsidRPr="00661ECE">
              <w:rPr>
                <w:bCs/>
                <w:iCs/>
                <w:lang w:eastAsia="zh-CN"/>
              </w:rPr>
              <w:t>FFS: time-varying velocity.</w:t>
            </w:r>
          </w:p>
        </w:tc>
      </w:tr>
      <w:tr w:rsidR="008B52E4" w:rsidRPr="00661ECE" w14:paraId="6E061991" w14:textId="77777777" w:rsidTr="00140191">
        <w:trPr>
          <w:trHeight w:val="235"/>
          <w:jc w:val="center"/>
        </w:trPr>
        <w:tc>
          <w:tcPr>
            <w:tcW w:w="1192" w:type="pct"/>
            <w:vMerge/>
            <w:tcBorders>
              <w:left w:val="single" w:sz="4" w:space="0" w:color="000000"/>
            </w:tcBorders>
            <w:vAlign w:val="center"/>
          </w:tcPr>
          <w:p w14:paraId="0F5B05B4" w14:textId="77777777" w:rsidR="008B52E4" w:rsidRPr="00661ECE" w:rsidRDefault="008B52E4" w:rsidP="002C0639">
            <w:pPr>
              <w:rPr>
                <w:lang w:eastAsia="zh-CN"/>
              </w:rPr>
            </w:pPr>
          </w:p>
        </w:tc>
        <w:tc>
          <w:tcPr>
            <w:tcW w:w="1238"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1F687D5" w14:textId="77777777" w:rsidR="008B52E4" w:rsidRPr="00661ECE" w:rsidRDefault="008B52E4" w:rsidP="002C0639">
            <w:pPr>
              <w:rPr>
                <w:bCs/>
                <w:lang w:val="sv-SE" w:eastAsia="zh-CN"/>
              </w:rPr>
            </w:pPr>
            <w:r w:rsidRPr="00661ECE">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9C5CE1E" w14:textId="77777777" w:rsidR="008B52E4" w:rsidRPr="00661ECE" w:rsidRDefault="008B52E4" w:rsidP="002C0639">
            <w:pPr>
              <w:rPr>
                <w:bCs/>
                <w:iCs/>
                <w:lang w:eastAsia="zh-CN"/>
              </w:rPr>
            </w:pPr>
            <w:r w:rsidRPr="00661ECE">
              <w:rPr>
                <w:bCs/>
                <w:iCs/>
                <w:lang w:eastAsia="zh-CN"/>
              </w:rPr>
              <w:t xml:space="preserve">Horizontal plane: </w:t>
            </w:r>
          </w:p>
          <w:p w14:paraId="3EF2CBE8" w14:textId="77777777" w:rsidR="008B52E4" w:rsidRPr="00661ECE" w:rsidRDefault="008B52E4" w:rsidP="002C0639">
            <w:pPr>
              <w:rPr>
                <w:bCs/>
                <w:iCs/>
                <w:lang w:eastAsia="zh-CN"/>
              </w:rPr>
            </w:pPr>
            <w:r w:rsidRPr="00661ECE">
              <w:rPr>
                <w:bCs/>
                <w:iCs/>
                <w:lang w:eastAsia="zh-CN"/>
              </w:rPr>
              <w:t xml:space="preserve">Option B: </w:t>
            </w:r>
            <w:r w:rsidRPr="00661ECE">
              <w:rPr>
                <w:bCs/>
                <w:i/>
                <w:lang w:eastAsia="zh-CN"/>
              </w:rPr>
              <w:t>N</w:t>
            </w:r>
            <w:r w:rsidRPr="00661ECE">
              <w:rPr>
                <w:bCs/>
                <w:iCs/>
                <w:lang w:eastAsia="zh-CN"/>
              </w:rPr>
              <w:t xml:space="preserve"> targets uniformly distributed per cell. </w:t>
            </w:r>
          </w:p>
          <w:p w14:paraId="11478779" w14:textId="770982E7" w:rsidR="008B52E4" w:rsidRPr="00661ECE" w:rsidRDefault="0026055B" w:rsidP="002C0639">
            <w:pPr>
              <w:rPr>
                <w:bCs/>
                <w:iCs/>
                <w:lang w:eastAsia="zh-CN"/>
              </w:rPr>
            </w:pPr>
            <w:r>
              <w:rPr>
                <w:bCs/>
                <w:iCs/>
                <w:lang w:eastAsia="zh-CN"/>
              </w:rPr>
              <w:t>Value of N</w:t>
            </w:r>
            <w:r w:rsidR="009059C2">
              <w:rPr>
                <w:bCs/>
                <w:iCs/>
                <w:lang w:eastAsia="zh-CN"/>
              </w:rPr>
              <w:t xml:space="preserve">: </w:t>
            </w:r>
            <w:r w:rsidR="00DD4592">
              <w:rPr>
                <w:bCs/>
                <w:iCs/>
                <w:lang w:eastAsia="zh-CN"/>
              </w:rPr>
              <w:t>{</w:t>
            </w:r>
            <w:r w:rsidR="00D24FB3">
              <w:rPr>
                <w:bCs/>
                <w:iCs/>
                <w:lang w:eastAsia="zh-CN"/>
              </w:rPr>
              <w:t>1,5,10,20,100</w:t>
            </w:r>
            <w:r w:rsidR="00DD4592">
              <w:rPr>
                <w:bCs/>
                <w:iCs/>
                <w:lang w:eastAsia="zh-CN"/>
              </w:rPr>
              <w:t>}</w:t>
            </w:r>
          </w:p>
          <w:p w14:paraId="0024D965" w14:textId="77777777" w:rsidR="008B52E4" w:rsidRPr="00661ECE" w:rsidRDefault="008B52E4" w:rsidP="002C0639">
            <w:pPr>
              <w:rPr>
                <w:bCs/>
                <w:iCs/>
                <w:lang w:eastAsia="zh-CN"/>
              </w:rPr>
            </w:pPr>
            <w:r w:rsidRPr="00661ECE">
              <w:rPr>
                <w:bCs/>
                <w:iCs/>
                <w:lang w:eastAsia="zh-CN"/>
              </w:rPr>
              <w:t xml:space="preserve">Vertical plane: </w:t>
            </w:r>
          </w:p>
          <w:p w14:paraId="20B4A028" w14:textId="77777777" w:rsidR="008B52E4" w:rsidRPr="00661ECE" w:rsidRDefault="008B52E4" w:rsidP="002C0639">
            <w:pPr>
              <w:rPr>
                <w:bCs/>
                <w:iCs/>
                <w:lang w:eastAsia="zh-CN"/>
              </w:rPr>
            </w:pPr>
            <w:r w:rsidRPr="00661ECE">
              <w:rPr>
                <w:bCs/>
                <w:iCs/>
                <w:lang w:eastAsia="zh-CN"/>
              </w:rPr>
              <w:t>Option A: Uniform between 1.5m and 300m.</w:t>
            </w:r>
          </w:p>
          <w:p w14:paraId="553504CD" w14:textId="77777777" w:rsidR="008B52E4" w:rsidRPr="00661ECE" w:rsidRDefault="008B52E4" w:rsidP="002C0639">
            <w:pPr>
              <w:rPr>
                <w:bCs/>
                <w:iCs/>
                <w:lang w:eastAsia="zh-CN"/>
              </w:rPr>
            </w:pPr>
            <w:r w:rsidRPr="00661ECE">
              <w:rPr>
                <w:bCs/>
                <w:iCs/>
                <w:lang w:eastAsia="zh-CN"/>
              </w:rPr>
              <w:t xml:space="preserve">Note2: target(s) are outside the minimum distance to the Tx/Rx </w:t>
            </w:r>
          </w:p>
        </w:tc>
      </w:tr>
      <w:tr w:rsidR="008B52E4" w:rsidRPr="00661ECE" w14:paraId="678B259A" w14:textId="77777777" w:rsidTr="00140191">
        <w:trPr>
          <w:trHeight w:val="215"/>
          <w:jc w:val="center"/>
        </w:trPr>
        <w:tc>
          <w:tcPr>
            <w:tcW w:w="1192" w:type="pct"/>
            <w:vMerge/>
            <w:tcBorders>
              <w:left w:val="single" w:sz="4" w:space="0" w:color="000000"/>
            </w:tcBorders>
            <w:vAlign w:val="center"/>
          </w:tcPr>
          <w:p w14:paraId="7B0FBB7F" w14:textId="77777777" w:rsidR="008B52E4" w:rsidRPr="00661ECE" w:rsidRDefault="008B52E4" w:rsidP="002C0639">
            <w:pPr>
              <w:rPr>
                <w:lang w:eastAsia="zh-CN"/>
              </w:rPr>
            </w:pPr>
          </w:p>
        </w:tc>
        <w:tc>
          <w:tcPr>
            <w:tcW w:w="1238" w:type="pct"/>
            <w:tcBorders>
              <w:top w:val="single" w:sz="4" w:space="0" w:color="000000"/>
              <w:left w:val="single" w:sz="4" w:space="0" w:color="000000"/>
              <w:bottom w:val="single" w:sz="4" w:space="0" w:color="000000"/>
              <w:right w:val="single" w:sz="4" w:space="0" w:color="000000"/>
            </w:tcBorders>
            <w:vAlign w:val="center"/>
          </w:tcPr>
          <w:p w14:paraId="2598DFAA" w14:textId="77777777" w:rsidR="008B52E4" w:rsidRPr="00661ECE" w:rsidRDefault="008B52E4" w:rsidP="002C0639">
            <w:pPr>
              <w:rPr>
                <w:bCs/>
                <w:lang w:eastAsia="zh-CN"/>
              </w:rPr>
            </w:pPr>
            <w:r w:rsidRPr="00661ECE">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4C93F37" w14:textId="77777777" w:rsidR="008B52E4" w:rsidRPr="00661ECE" w:rsidRDefault="008B52E4" w:rsidP="002C0639">
            <w:pPr>
              <w:rPr>
                <w:bCs/>
                <w:iCs/>
                <w:lang w:eastAsia="zh-CN"/>
              </w:rPr>
            </w:pPr>
            <w:r w:rsidRPr="00661ECE">
              <w:rPr>
                <w:bCs/>
                <w:iCs/>
                <w:lang w:eastAsia="zh-CN"/>
              </w:rPr>
              <w:t>Random in horizontal domain</w:t>
            </w:r>
          </w:p>
        </w:tc>
      </w:tr>
      <w:tr w:rsidR="008B52E4" w:rsidRPr="00661ECE" w14:paraId="2C2A123D" w14:textId="77777777" w:rsidTr="00140191">
        <w:trPr>
          <w:trHeight w:val="320"/>
          <w:jc w:val="center"/>
        </w:trPr>
        <w:tc>
          <w:tcPr>
            <w:tcW w:w="1192" w:type="pct"/>
            <w:vMerge/>
            <w:tcBorders>
              <w:left w:val="single" w:sz="4" w:space="0" w:color="000000"/>
            </w:tcBorders>
            <w:vAlign w:val="center"/>
          </w:tcPr>
          <w:p w14:paraId="602E7244" w14:textId="77777777" w:rsidR="008B52E4" w:rsidRPr="00661ECE" w:rsidRDefault="008B52E4" w:rsidP="002C0639">
            <w:pPr>
              <w:rPr>
                <w:lang w:eastAsia="zh-CN"/>
              </w:rPr>
            </w:pPr>
          </w:p>
        </w:tc>
        <w:tc>
          <w:tcPr>
            <w:tcW w:w="1238" w:type="pct"/>
            <w:tcBorders>
              <w:top w:val="single" w:sz="4" w:space="0" w:color="000000"/>
              <w:left w:val="single" w:sz="4" w:space="0" w:color="000000"/>
              <w:bottom w:val="single" w:sz="4" w:space="0" w:color="000000"/>
              <w:right w:val="single" w:sz="4" w:space="0" w:color="000000"/>
            </w:tcBorders>
            <w:vAlign w:val="center"/>
          </w:tcPr>
          <w:p w14:paraId="70E27510" w14:textId="77777777" w:rsidR="008B52E4" w:rsidRPr="00661ECE" w:rsidRDefault="008B52E4" w:rsidP="002C0639">
            <w:pPr>
              <w:rPr>
                <w:bCs/>
                <w:lang w:eastAsia="zh-CN"/>
              </w:rPr>
            </w:pPr>
            <w:r w:rsidRPr="00661ECE">
              <w:rPr>
                <w:bCs/>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3AB1E943" w14:textId="77777777" w:rsidR="008B52E4" w:rsidRPr="00661ECE" w:rsidRDefault="008B52E4" w:rsidP="002C0639">
            <w:pPr>
              <w:rPr>
                <w:iCs/>
              </w:rPr>
            </w:pPr>
            <w:r w:rsidRPr="00661ECE">
              <w:rPr>
                <w:iCs/>
              </w:rPr>
              <w:t>Size:</w:t>
            </w:r>
          </w:p>
          <w:p w14:paraId="564E9252" w14:textId="77777777" w:rsidR="008B52E4" w:rsidRPr="00661ECE" w:rsidRDefault="008B52E4" w:rsidP="008B52E4">
            <w:pPr>
              <w:numPr>
                <w:ilvl w:val="0"/>
                <w:numId w:val="28"/>
              </w:numPr>
              <w:overflowPunct/>
              <w:autoSpaceDE/>
              <w:autoSpaceDN/>
              <w:adjustRightInd/>
              <w:spacing w:after="0"/>
              <w:textAlignment w:val="auto"/>
              <w:rPr>
                <w:rFonts w:eastAsia="等线"/>
              </w:rPr>
            </w:pPr>
            <w:r w:rsidRPr="00661ECE">
              <w:rPr>
                <w:iCs/>
              </w:rPr>
              <w:t xml:space="preserve">Option 1: </w:t>
            </w:r>
            <w:r w:rsidRPr="00661ECE">
              <w:rPr>
                <w:rFonts w:eastAsia="等线"/>
              </w:rPr>
              <w:t xml:space="preserve">1.6m x 1.5m x 0.7m </w:t>
            </w:r>
          </w:p>
          <w:p w14:paraId="1F502B9B" w14:textId="77777777" w:rsidR="008B52E4" w:rsidRPr="00661ECE" w:rsidRDefault="008B52E4" w:rsidP="008B52E4">
            <w:pPr>
              <w:numPr>
                <w:ilvl w:val="0"/>
                <w:numId w:val="28"/>
              </w:numPr>
              <w:overflowPunct/>
              <w:autoSpaceDE/>
              <w:autoSpaceDN/>
              <w:adjustRightInd/>
              <w:spacing w:after="0"/>
              <w:textAlignment w:val="auto"/>
              <w:rPr>
                <w:rFonts w:eastAsia="等线"/>
                <w:bCs/>
                <w:iCs/>
                <w:lang w:eastAsia="zh-CN"/>
              </w:rPr>
            </w:pPr>
            <w:r w:rsidRPr="00661ECE">
              <w:rPr>
                <w:rFonts w:eastAsia="等线"/>
                <w:bCs/>
                <w:iCs/>
                <w:lang w:eastAsia="zh-CN"/>
              </w:rPr>
              <w:t>Option 2: 0.3m x 0.4m x 0.2m</w:t>
            </w:r>
          </w:p>
          <w:p w14:paraId="61A5AEA6" w14:textId="77777777" w:rsidR="008B52E4" w:rsidRPr="00661ECE" w:rsidRDefault="008B52E4" w:rsidP="002C0639">
            <w:pPr>
              <w:rPr>
                <w:bCs/>
                <w:iCs/>
                <w:lang w:eastAsia="zh-CN"/>
              </w:rPr>
            </w:pPr>
            <w:r w:rsidRPr="00661ECE">
              <w:rPr>
                <w:bCs/>
                <w:iCs/>
                <w:lang w:eastAsia="zh-CN"/>
              </w:rPr>
              <w:t>FFS: Material(s), Structure, Other size(s)</w:t>
            </w:r>
          </w:p>
        </w:tc>
      </w:tr>
      <w:tr w:rsidR="008B52E4" w:rsidRPr="00661ECE" w14:paraId="652F08CC" w14:textId="77777777" w:rsidTr="00C73552">
        <w:trPr>
          <w:trHeight w:val="621"/>
          <w:jc w:val="center"/>
        </w:trPr>
        <w:tc>
          <w:tcPr>
            <w:tcW w:w="2430" w:type="pct"/>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650A7245" w14:textId="77777777" w:rsidR="008B52E4" w:rsidRPr="00661ECE" w:rsidRDefault="008B52E4" w:rsidP="002C0639">
            <w:pPr>
              <w:rPr>
                <w:lang w:eastAsia="zh-CN"/>
              </w:rPr>
            </w:pPr>
            <w:r w:rsidRPr="00661ECE">
              <w:rPr>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DBD6094" w14:textId="7043B49A" w:rsidR="008B52E4" w:rsidRPr="00661ECE" w:rsidRDefault="008B52E4" w:rsidP="002C0639">
            <w:pPr>
              <w:rPr>
                <w:bCs/>
                <w:lang w:eastAsia="zh-CN"/>
              </w:rPr>
            </w:pPr>
            <w:r w:rsidRPr="00661ECE">
              <w:rPr>
                <w:bCs/>
                <w:lang w:eastAsia="zh-CN"/>
              </w:rPr>
              <w:t>Option B: Min distances based on min. TRP/UE distances defined in TR36.777 as a starting point.</w:t>
            </w:r>
          </w:p>
        </w:tc>
      </w:tr>
      <w:tr w:rsidR="008B52E4" w:rsidRPr="00661ECE" w14:paraId="629C121C" w14:textId="77777777" w:rsidTr="00212DA1">
        <w:trPr>
          <w:trHeight w:val="621"/>
          <w:jc w:val="center"/>
        </w:trPr>
        <w:tc>
          <w:tcPr>
            <w:tcW w:w="2430" w:type="pct"/>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58715DD6" w14:textId="77777777" w:rsidR="008B52E4" w:rsidRPr="00661ECE" w:rsidRDefault="008B52E4" w:rsidP="002C0639">
            <w:pPr>
              <w:rPr>
                <w:lang w:eastAsia="zh-CN"/>
              </w:rPr>
            </w:pPr>
            <w:r w:rsidRPr="00661ECE">
              <w:rPr>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F65773C" w14:textId="77777777" w:rsidR="008B52E4" w:rsidRPr="00661ECE" w:rsidRDefault="008B52E4" w:rsidP="002C0639">
            <w:pPr>
              <w:rPr>
                <w:rFonts w:eastAsia="等线"/>
                <w:bCs/>
                <w:lang w:eastAsia="zh-CN"/>
              </w:rPr>
            </w:pPr>
            <w:r w:rsidRPr="00661ECE">
              <w:rPr>
                <w:rFonts w:eastAsia="等线"/>
                <w:bCs/>
                <w:lang w:eastAsia="zh-CN"/>
              </w:rPr>
              <w:t>Option 2: 10 meters</w:t>
            </w:r>
          </w:p>
        </w:tc>
      </w:tr>
      <w:tr w:rsidR="00F84CFD" w:rsidRPr="00661ECE" w14:paraId="1B0BBF5E" w14:textId="77777777" w:rsidTr="006F4F80">
        <w:trPr>
          <w:trHeight w:val="621"/>
          <w:jc w:val="center"/>
        </w:trPr>
        <w:tc>
          <w:tcPr>
            <w:tcW w:w="1192" w:type="pct"/>
            <w:vMerge w:val="restart"/>
            <w:tcBorders>
              <w:top w:val="single" w:sz="4" w:space="0" w:color="000000"/>
              <w:left w:val="single" w:sz="4" w:space="0" w:color="000000"/>
              <w:right w:val="single" w:sz="4" w:space="0" w:color="auto"/>
            </w:tcBorders>
            <w:shd w:val="clear" w:color="auto" w:fill="FFFF00"/>
            <w:vAlign w:val="center"/>
          </w:tcPr>
          <w:p w14:paraId="186FA9CB" w14:textId="2D9CACE0" w:rsidR="00F84CFD" w:rsidRPr="00661ECE" w:rsidRDefault="00F84CFD" w:rsidP="00F84CFD">
            <w:pPr>
              <w:rPr>
                <w:lang w:eastAsia="zh-CN"/>
              </w:rPr>
            </w:pPr>
            <w:r w:rsidRPr="005F2546">
              <w:rPr>
                <w:lang w:eastAsia="zh-CN"/>
              </w:rPr>
              <w:t>Unintended/Environment objects</w:t>
            </w:r>
          </w:p>
        </w:tc>
        <w:tc>
          <w:tcPr>
            <w:tcW w:w="1238" w:type="pct"/>
            <w:tcBorders>
              <w:top w:val="single" w:sz="4" w:space="0" w:color="000000"/>
              <w:left w:val="single" w:sz="4" w:space="0" w:color="auto"/>
              <w:bottom w:val="single" w:sz="4" w:space="0" w:color="000000"/>
              <w:right w:val="single" w:sz="4" w:space="0" w:color="000000"/>
            </w:tcBorders>
            <w:shd w:val="clear" w:color="auto" w:fill="FFFF00"/>
            <w:vAlign w:val="center"/>
          </w:tcPr>
          <w:p w14:paraId="0C527DD3" w14:textId="6EA0E93C" w:rsidR="00F84CFD" w:rsidRPr="00661ECE" w:rsidRDefault="00F84CFD" w:rsidP="00F84CFD">
            <w:pPr>
              <w:rPr>
                <w:lang w:eastAsia="zh-CN"/>
              </w:rPr>
            </w:pPr>
            <w:r>
              <w:rPr>
                <w:lang w:eastAsia="zh-CN"/>
              </w:rPr>
              <w:t>Types</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ED1A09F" w14:textId="350D195E" w:rsidR="00F84CFD" w:rsidRPr="00661ECE" w:rsidRDefault="00F84CFD" w:rsidP="00F84CFD">
            <w:pPr>
              <w:rPr>
                <w:bCs/>
                <w:lang w:eastAsia="zh-CN"/>
              </w:rPr>
            </w:pPr>
            <w:r>
              <w:rPr>
                <w:rFonts w:eastAsia="等线" w:hint="eastAsia"/>
                <w:lang w:eastAsia="zh-CN"/>
              </w:rPr>
              <w:t>B</w:t>
            </w:r>
            <w:r>
              <w:rPr>
                <w:rFonts w:eastAsia="等线"/>
                <w:lang w:eastAsia="zh-CN"/>
              </w:rPr>
              <w:t>irds</w:t>
            </w:r>
          </w:p>
        </w:tc>
      </w:tr>
      <w:tr w:rsidR="00F84CFD" w:rsidRPr="00661ECE" w14:paraId="6BD26C51" w14:textId="77777777" w:rsidTr="006F4F80">
        <w:trPr>
          <w:trHeight w:val="621"/>
          <w:jc w:val="center"/>
        </w:trPr>
        <w:tc>
          <w:tcPr>
            <w:tcW w:w="1192" w:type="pct"/>
            <w:vMerge/>
            <w:tcBorders>
              <w:left w:val="single" w:sz="4" w:space="0" w:color="000000"/>
              <w:right w:val="single" w:sz="4" w:space="0" w:color="auto"/>
            </w:tcBorders>
            <w:shd w:val="clear" w:color="auto" w:fill="FFFF00"/>
            <w:vAlign w:val="center"/>
          </w:tcPr>
          <w:p w14:paraId="722C5601" w14:textId="77777777" w:rsidR="00F84CFD" w:rsidRPr="00661ECE" w:rsidRDefault="00F84CFD" w:rsidP="00F84CFD">
            <w:pPr>
              <w:rPr>
                <w:lang w:eastAsia="zh-CN"/>
              </w:rPr>
            </w:pPr>
          </w:p>
        </w:tc>
        <w:tc>
          <w:tcPr>
            <w:tcW w:w="1238" w:type="pct"/>
            <w:tcBorders>
              <w:top w:val="single" w:sz="4" w:space="0" w:color="000000"/>
              <w:left w:val="single" w:sz="4" w:space="0" w:color="auto"/>
              <w:bottom w:val="single" w:sz="4" w:space="0" w:color="000000"/>
              <w:right w:val="single" w:sz="4" w:space="0" w:color="000000"/>
            </w:tcBorders>
            <w:shd w:val="clear" w:color="auto" w:fill="FFFF00"/>
            <w:vAlign w:val="center"/>
          </w:tcPr>
          <w:p w14:paraId="4388C460" w14:textId="5292FB2C" w:rsidR="00F84CFD" w:rsidRPr="00661ECE" w:rsidRDefault="00F84CFD" w:rsidP="00F84CFD">
            <w:pPr>
              <w:rPr>
                <w:lang w:eastAsia="zh-CN"/>
              </w:rPr>
            </w:pPr>
            <w:r>
              <w:rPr>
                <w:rFonts w:hint="eastAsia"/>
                <w:lang w:eastAsia="zh-CN"/>
              </w:rPr>
              <w:t>3</w:t>
            </w:r>
            <w:r>
              <w:rPr>
                <w:lang w:eastAsia="zh-CN"/>
              </w:rPr>
              <w:t>D mobility</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6BBAA085" w14:textId="77777777" w:rsidR="00F84CFD" w:rsidRDefault="00F84CFD" w:rsidP="00F84CFD">
            <w:pPr>
              <w:pStyle w:val="0Maintext"/>
              <w:rPr>
                <w:iCs/>
              </w:rPr>
            </w:pPr>
            <w:r>
              <w:rPr>
                <w:iCs/>
              </w:rPr>
              <w:t>Horizontal velocity: Up to 12</w:t>
            </w:r>
            <w:r w:rsidRPr="00B65147">
              <w:rPr>
                <w:iCs/>
              </w:rPr>
              <w:t>0 km/h</w:t>
            </w:r>
          </w:p>
          <w:p w14:paraId="29EC5DAD" w14:textId="71AD10D7" w:rsidR="00F84CFD" w:rsidRPr="00661ECE" w:rsidRDefault="00F84CFD" w:rsidP="00F84CFD">
            <w:pPr>
              <w:rPr>
                <w:bCs/>
                <w:lang w:eastAsia="zh-CN"/>
              </w:rPr>
            </w:pPr>
            <w:r>
              <w:rPr>
                <w:iCs/>
              </w:rPr>
              <w:t xml:space="preserve">Vertical </w:t>
            </w:r>
            <w:r w:rsidRPr="00B65147">
              <w:rPr>
                <w:iCs/>
              </w:rPr>
              <w:t>velocity</w:t>
            </w:r>
            <w:r>
              <w:rPr>
                <w:iCs/>
              </w:rPr>
              <w:t>: FFS</w:t>
            </w:r>
          </w:p>
        </w:tc>
      </w:tr>
      <w:tr w:rsidR="00F84CFD" w:rsidRPr="00661ECE" w14:paraId="667DF4DF" w14:textId="77777777" w:rsidTr="006F4F80">
        <w:trPr>
          <w:trHeight w:val="621"/>
          <w:jc w:val="center"/>
        </w:trPr>
        <w:tc>
          <w:tcPr>
            <w:tcW w:w="1192" w:type="pct"/>
            <w:vMerge/>
            <w:tcBorders>
              <w:left w:val="single" w:sz="4" w:space="0" w:color="000000"/>
              <w:right w:val="single" w:sz="4" w:space="0" w:color="auto"/>
            </w:tcBorders>
            <w:shd w:val="clear" w:color="auto" w:fill="FFFF00"/>
            <w:vAlign w:val="center"/>
          </w:tcPr>
          <w:p w14:paraId="781DCC44" w14:textId="77777777" w:rsidR="00F84CFD" w:rsidRPr="00661ECE" w:rsidRDefault="00F84CFD" w:rsidP="00F84CFD">
            <w:pPr>
              <w:rPr>
                <w:lang w:eastAsia="zh-CN"/>
              </w:rPr>
            </w:pPr>
          </w:p>
        </w:tc>
        <w:tc>
          <w:tcPr>
            <w:tcW w:w="1238" w:type="pct"/>
            <w:tcBorders>
              <w:top w:val="single" w:sz="4" w:space="0" w:color="000000"/>
              <w:left w:val="single" w:sz="4" w:space="0" w:color="auto"/>
              <w:bottom w:val="single" w:sz="4" w:space="0" w:color="000000"/>
              <w:right w:val="single" w:sz="4" w:space="0" w:color="000000"/>
            </w:tcBorders>
            <w:shd w:val="clear" w:color="auto" w:fill="FFFF00"/>
            <w:vAlign w:val="center"/>
          </w:tcPr>
          <w:p w14:paraId="433CDF6D" w14:textId="176BF222" w:rsidR="00F84CFD" w:rsidRPr="00661ECE" w:rsidRDefault="00F84CFD" w:rsidP="00F84CFD">
            <w:pPr>
              <w:rPr>
                <w:lang w:eastAsia="zh-CN"/>
              </w:rPr>
            </w:pPr>
            <w:r>
              <w:rPr>
                <w:rFonts w:hint="eastAsia"/>
                <w:lang w:eastAsia="zh-CN"/>
              </w:rPr>
              <w:t>3</w:t>
            </w:r>
            <w:r>
              <w:rPr>
                <w:lang w:eastAsia="zh-CN"/>
              </w:rPr>
              <w:t>D distribution</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334B6BB" w14:textId="77777777" w:rsidR="00F84CFD" w:rsidRDefault="00F84CFD" w:rsidP="00F84CFD">
            <w:pPr>
              <w:pStyle w:val="TAC"/>
              <w:jc w:val="left"/>
              <w:rPr>
                <w:rFonts w:ascii="Times New Roman" w:hAnsi="Times New Roman"/>
                <w:iCs/>
                <w:sz w:val="20"/>
                <w:lang w:val="en-US"/>
              </w:rPr>
            </w:pPr>
            <w:r w:rsidRPr="00500437">
              <w:rPr>
                <w:rFonts w:ascii="Times New Roman" w:hAnsi="Times New Roman"/>
                <w:iCs/>
                <w:sz w:val="20"/>
                <w:lang w:val="en-US"/>
              </w:rPr>
              <w:t>Uniform between a minimum and maximum height</w:t>
            </w:r>
          </w:p>
          <w:p w14:paraId="3852D623" w14:textId="77777777" w:rsidR="00F84CFD" w:rsidRDefault="00F84CFD" w:rsidP="00F84CFD">
            <w:pPr>
              <w:pStyle w:val="TAC"/>
              <w:jc w:val="left"/>
              <w:rPr>
                <w:rFonts w:ascii="Times New Roman" w:hAnsi="Times New Roman"/>
                <w:iCs/>
                <w:sz w:val="20"/>
                <w:lang w:val="en-US"/>
              </w:rPr>
            </w:pPr>
            <w:r>
              <w:rPr>
                <w:rFonts w:ascii="Times New Roman" w:hAnsi="Times New Roman"/>
                <w:iCs/>
                <w:sz w:val="20"/>
                <w:lang w:val="en-US"/>
              </w:rPr>
              <w:t>The minimum height: 20m</w:t>
            </w:r>
          </w:p>
          <w:p w14:paraId="2A324B42" w14:textId="5CEDCB03" w:rsidR="00F84CFD" w:rsidRPr="00661ECE" w:rsidRDefault="00F84CFD" w:rsidP="00F84CFD">
            <w:pPr>
              <w:rPr>
                <w:bCs/>
                <w:lang w:eastAsia="zh-CN"/>
              </w:rPr>
            </w:pPr>
            <w:r>
              <w:rPr>
                <w:iCs/>
              </w:rPr>
              <w:t>The maximum height: 200m</w:t>
            </w:r>
          </w:p>
        </w:tc>
      </w:tr>
      <w:tr w:rsidR="00F84CFD" w:rsidRPr="00661ECE" w14:paraId="757878E1" w14:textId="77777777" w:rsidTr="006F4F80">
        <w:trPr>
          <w:trHeight w:val="621"/>
          <w:jc w:val="center"/>
        </w:trPr>
        <w:tc>
          <w:tcPr>
            <w:tcW w:w="1192" w:type="pct"/>
            <w:vMerge/>
            <w:tcBorders>
              <w:left w:val="single" w:sz="4" w:space="0" w:color="000000"/>
              <w:right w:val="single" w:sz="4" w:space="0" w:color="auto"/>
            </w:tcBorders>
            <w:shd w:val="clear" w:color="auto" w:fill="FFFF00"/>
            <w:vAlign w:val="center"/>
          </w:tcPr>
          <w:p w14:paraId="2C152602" w14:textId="77777777" w:rsidR="00F84CFD" w:rsidRPr="00661ECE" w:rsidRDefault="00F84CFD" w:rsidP="00F84CFD">
            <w:pPr>
              <w:rPr>
                <w:lang w:eastAsia="zh-CN"/>
              </w:rPr>
            </w:pPr>
          </w:p>
        </w:tc>
        <w:tc>
          <w:tcPr>
            <w:tcW w:w="1238" w:type="pct"/>
            <w:tcBorders>
              <w:top w:val="single" w:sz="4" w:space="0" w:color="000000"/>
              <w:left w:val="single" w:sz="4" w:space="0" w:color="auto"/>
              <w:bottom w:val="single" w:sz="4" w:space="0" w:color="000000"/>
              <w:right w:val="single" w:sz="4" w:space="0" w:color="000000"/>
            </w:tcBorders>
            <w:shd w:val="clear" w:color="auto" w:fill="FFFF00"/>
            <w:vAlign w:val="center"/>
          </w:tcPr>
          <w:p w14:paraId="711F640E" w14:textId="29922B2D" w:rsidR="00F84CFD" w:rsidRPr="00661ECE" w:rsidRDefault="00F84CFD" w:rsidP="00F84CFD">
            <w:pPr>
              <w:rPr>
                <w:lang w:eastAsia="zh-CN"/>
              </w:rPr>
            </w:pPr>
            <w:r>
              <w:rPr>
                <w:lang w:eastAsia="zh-CN"/>
              </w:rPr>
              <w:t>Orientation</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425FEF9F" w14:textId="678F2534" w:rsidR="00F84CFD" w:rsidRPr="00661ECE" w:rsidRDefault="00F84CFD" w:rsidP="00F84CFD">
            <w:pPr>
              <w:rPr>
                <w:bCs/>
                <w:lang w:eastAsia="zh-CN"/>
              </w:rPr>
            </w:pPr>
            <w:r>
              <w:rPr>
                <w:rFonts w:eastAsia="等线" w:hint="eastAsia"/>
                <w:lang w:eastAsia="zh-CN"/>
              </w:rPr>
              <w:t>F</w:t>
            </w:r>
            <w:r>
              <w:rPr>
                <w:rFonts w:eastAsia="等线"/>
                <w:lang w:eastAsia="zh-CN"/>
              </w:rPr>
              <w:t>FS</w:t>
            </w:r>
          </w:p>
        </w:tc>
      </w:tr>
      <w:tr w:rsidR="00F84CFD" w:rsidRPr="00661ECE" w14:paraId="42DB2850" w14:textId="77777777" w:rsidTr="006F4F80">
        <w:trPr>
          <w:trHeight w:val="621"/>
          <w:jc w:val="center"/>
        </w:trPr>
        <w:tc>
          <w:tcPr>
            <w:tcW w:w="1192" w:type="pct"/>
            <w:vMerge/>
            <w:tcBorders>
              <w:left w:val="single" w:sz="4" w:space="0" w:color="000000"/>
              <w:bottom w:val="single" w:sz="4" w:space="0" w:color="000000"/>
              <w:right w:val="single" w:sz="4" w:space="0" w:color="auto"/>
            </w:tcBorders>
            <w:shd w:val="clear" w:color="auto" w:fill="FFFF00"/>
            <w:vAlign w:val="center"/>
          </w:tcPr>
          <w:p w14:paraId="12034AE6" w14:textId="77777777" w:rsidR="00F84CFD" w:rsidRPr="00661ECE" w:rsidRDefault="00F84CFD" w:rsidP="00F84CFD">
            <w:pPr>
              <w:rPr>
                <w:lang w:eastAsia="zh-CN"/>
              </w:rPr>
            </w:pPr>
          </w:p>
        </w:tc>
        <w:tc>
          <w:tcPr>
            <w:tcW w:w="1238" w:type="pct"/>
            <w:tcBorders>
              <w:top w:val="single" w:sz="4" w:space="0" w:color="000000"/>
              <w:left w:val="single" w:sz="4" w:space="0" w:color="auto"/>
              <w:bottom w:val="single" w:sz="4" w:space="0" w:color="000000"/>
              <w:right w:val="single" w:sz="4" w:space="0" w:color="000000"/>
            </w:tcBorders>
            <w:shd w:val="clear" w:color="auto" w:fill="FFFF00"/>
            <w:vAlign w:val="center"/>
          </w:tcPr>
          <w:p w14:paraId="5DA90610" w14:textId="79931D25" w:rsidR="00F84CFD" w:rsidRPr="00661ECE" w:rsidRDefault="00F84CFD" w:rsidP="00F84CFD">
            <w:pPr>
              <w:rPr>
                <w:lang w:eastAsia="zh-CN"/>
              </w:rPr>
            </w:pPr>
            <w:r w:rsidRPr="00B65147">
              <w:rPr>
                <w:rFonts w:eastAsia="等线"/>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35D06D0" w14:textId="1BD20BCE" w:rsidR="00F84CFD" w:rsidRPr="00661ECE" w:rsidRDefault="00F84CFD" w:rsidP="00F84CFD">
            <w:pPr>
              <w:rPr>
                <w:bCs/>
                <w:lang w:eastAsia="zh-CN"/>
              </w:rPr>
            </w:pPr>
            <w:r>
              <w:rPr>
                <w:rFonts w:eastAsia="等线" w:hint="eastAsia"/>
                <w:lang w:eastAsia="zh-CN"/>
              </w:rPr>
              <w:t>F</w:t>
            </w:r>
            <w:r>
              <w:rPr>
                <w:rFonts w:eastAsia="等线"/>
                <w:lang w:eastAsia="zh-CN"/>
              </w:rPr>
              <w:t>FS</w:t>
            </w:r>
          </w:p>
        </w:tc>
      </w:tr>
    </w:tbl>
    <w:p w14:paraId="44C7DAD0" w14:textId="087FFBAD" w:rsidR="00723C33" w:rsidRPr="00BE6A99" w:rsidRDefault="000314C8" w:rsidP="000575EE">
      <w:pPr>
        <w:overflowPunct/>
        <w:autoSpaceDE/>
        <w:autoSpaceDN/>
        <w:adjustRightInd/>
        <w:snapToGrid w:val="0"/>
        <w:spacing w:after="120" w:line="280" w:lineRule="atLeast"/>
        <w:jc w:val="both"/>
        <w:textAlignment w:val="auto"/>
        <w:rPr>
          <w:rFonts w:eastAsia="等线"/>
          <w:b/>
          <w:bCs/>
          <w:i/>
          <w:lang w:eastAsia="zh-CN"/>
        </w:rPr>
      </w:pPr>
      <w:r w:rsidRPr="005A619A">
        <w:rPr>
          <w:rFonts w:eastAsia="等线"/>
          <w:b/>
          <w:bCs/>
          <w:i/>
          <w:lang w:eastAsia="zh-CN"/>
        </w:rPr>
        <w:t>Proposal</w:t>
      </w:r>
      <w:r w:rsidR="009A7758" w:rsidRPr="005A619A">
        <w:rPr>
          <w:rFonts w:eastAsia="等线"/>
          <w:b/>
          <w:bCs/>
          <w:i/>
          <w:lang w:eastAsia="zh-CN"/>
        </w:rPr>
        <w:t xml:space="preserve"> 1</w:t>
      </w:r>
      <w:r w:rsidRPr="005A619A">
        <w:rPr>
          <w:rFonts w:eastAsia="等线"/>
          <w:b/>
          <w:bCs/>
          <w:i/>
          <w:lang w:eastAsia="zh-CN"/>
        </w:rPr>
        <w:t>:</w:t>
      </w:r>
      <w:r w:rsidR="009A7758" w:rsidRPr="005A619A">
        <w:rPr>
          <w:rFonts w:eastAsia="等线"/>
          <w:b/>
          <w:bCs/>
          <w:i/>
          <w:lang w:eastAsia="zh-CN"/>
        </w:rPr>
        <w:t xml:space="preserve"> </w:t>
      </w:r>
      <w:r w:rsidR="007E530D" w:rsidRPr="005A619A">
        <w:rPr>
          <w:rFonts w:eastAsia="等线"/>
          <w:b/>
          <w:bCs/>
          <w:i/>
          <w:lang w:eastAsia="zh-CN"/>
        </w:rPr>
        <w:t xml:space="preserve">Agree on the evaluation parameters for UAV </w:t>
      </w:r>
      <w:r w:rsidR="00975653" w:rsidRPr="005A619A">
        <w:rPr>
          <w:rFonts w:eastAsia="等线"/>
          <w:b/>
          <w:bCs/>
          <w:i/>
          <w:lang w:eastAsia="zh-CN"/>
        </w:rPr>
        <w:t>sensing</w:t>
      </w:r>
      <w:r w:rsidR="007E530D" w:rsidRPr="005A619A">
        <w:rPr>
          <w:rFonts w:eastAsia="等线"/>
          <w:b/>
          <w:bCs/>
          <w:i/>
          <w:lang w:eastAsia="zh-CN"/>
        </w:rPr>
        <w:t xml:space="preserve"> </w:t>
      </w:r>
      <w:r w:rsidR="008962AD" w:rsidRPr="005A619A">
        <w:rPr>
          <w:rFonts w:eastAsia="等线"/>
          <w:b/>
          <w:bCs/>
          <w:i/>
          <w:lang w:eastAsia="zh-CN"/>
        </w:rPr>
        <w:t xml:space="preserve">scenarios as </w:t>
      </w:r>
      <w:r w:rsidR="00670753" w:rsidRPr="005A619A">
        <w:rPr>
          <w:rFonts w:eastAsia="等线"/>
          <w:b/>
          <w:bCs/>
          <w:i/>
          <w:lang w:eastAsia="zh-CN"/>
        </w:rPr>
        <w:t xml:space="preserve">in </w:t>
      </w:r>
      <w:r w:rsidR="00023BDB" w:rsidRPr="005A619A">
        <w:rPr>
          <w:rFonts w:eastAsia="等线"/>
          <w:b/>
          <w:bCs/>
          <w:i/>
          <w:lang w:eastAsia="zh-CN"/>
        </w:rPr>
        <w:t>Table 1.</w:t>
      </w:r>
    </w:p>
    <w:p w14:paraId="51FD10D9" w14:textId="63C369A4" w:rsidR="00E22CD5" w:rsidRPr="00A559E8" w:rsidRDefault="00A57DF3" w:rsidP="00A559E8">
      <w:pPr>
        <w:pStyle w:val="2"/>
        <w:rPr>
          <w:rFonts w:eastAsia="宋体"/>
          <w:lang w:val="en-US" w:eastAsia="zh-CN"/>
        </w:rPr>
      </w:pPr>
      <w:r>
        <w:rPr>
          <w:rFonts w:eastAsia="宋体" w:hint="eastAsia"/>
          <w:lang w:val="en-US" w:eastAsia="zh-CN"/>
        </w:rPr>
        <w:t>A</w:t>
      </w:r>
      <w:r w:rsidR="00B1414D" w:rsidRPr="0058300B">
        <w:rPr>
          <w:rFonts w:eastAsia="宋体"/>
          <w:lang w:val="en-US" w:eastAsia="zh-CN"/>
        </w:rPr>
        <w:t xml:space="preserve">utomotive </w:t>
      </w:r>
      <w:r w:rsidR="00814F0D" w:rsidRPr="0058300B">
        <w:rPr>
          <w:rFonts w:eastAsia="宋体"/>
          <w:lang w:val="en-US" w:eastAsia="zh-CN"/>
        </w:rPr>
        <w:t>sensing target scenario</w:t>
      </w:r>
    </w:p>
    <w:p w14:paraId="4090423E" w14:textId="09ED0F94" w:rsidR="005D0FB1" w:rsidRDefault="002A5B36" w:rsidP="000575EE">
      <w:pPr>
        <w:overflowPunct/>
        <w:autoSpaceDE/>
        <w:autoSpaceDN/>
        <w:adjustRightInd/>
        <w:snapToGrid w:val="0"/>
        <w:spacing w:after="120" w:line="280" w:lineRule="atLeast"/>
        <w:jc w:val="both"/>
        <w:textAlignment w:val="auto"/>
        <w:rPr>
          <w:rFonts w:eastAsia="等线"/>
          <w:iCs/>
          <w:lang w:eastAsia="zh-CN"/>
        </w:rPr>
      </w:pPr>
      <w:r w:rsidRPr="002370F2">
        <w:rPr>
          <w:rFonts w:eastAsia="等线" w:hint="eastAsia"/>
          <w:iCs/>
          <w:lang w:eastAsia="zh-CN"/>
        </w:rPr>
        <w:t>TR</w:t>
      </w:r>
      <w:r w:rsidRPr="002370F2">
        <w:rPr>
          <w:rFonts w:eastAsia="等线"/>
          <w:iCs/>
          <w:lang w:eastAsia="zh-CN"/>
        </w:rPr>
        <w:t xml:space="preserve"> 37.885 </w:t>
      </w:r>
      <w:r w:rsidRPr="002370F2">
        <w:rPr>
          <w:rFonts w:eastAsia="等线" w:hint="eastAsia"/>
          <w:iCs/>
          <w:lang w:eastAsia="zh-CN"/>
        </w:rPr>
        <w:t>h</w:t>
      </w:r>
      <w:r w:rsidRPr="002370F2">
        <w:rPr>
          <w:rFonts w:eastAsia="等线"/>
          <w:iCs/>
          <w:lang w:eastAsia="zh-CN"/>
        </w:rPr>
        <w:t xml:space="preserve">as described </w:t>
      </w:r>
      <w:r w:rsidR="00087C00" w:rsidRPr="002370F2">
        <w:rPr>
          <w:rFonts w:eastAsia="等线"/>
          <w:iCs/>
          <w:lang w:eastAsia="zh-CN"/>
        </w:rPr>
        <w:t xml:space="preserve">the </w:t>
      </w:r>
      <w:r w:rsidR="00D50DFA" w:rsidRPr="002370F2">
        <w:rPr>
          <w:rFonts w:eastAsia="等线"/>
          <w:iCs/>
          <w:lang w:eastAsia="zh-CN"/>
        </w:rPr>
        <w:t>evaluation methodology to be used in evaluating technical solutions to support the full set of 5G V2X use cases</w:t>
      </w:r>
      <w:r w:rsidR="00C97CA1" w:rsidRPr="002370F2">
        <w:rPr>
          <w:rFonts w:eastAsia="等线"/>
          <w:iCs/>
          <w:lang w:eastAsia="zh-CN"/>
        </w:rPr>
        <w:t>, including simulation assumptions and channel model</w:t>
      </w:r>
      <w:r w:rsidR="00A242ED" w:rsidRPr="002370F2">
        <w:rPr>
          <w:rFonts w:eastAsia="等线"/>
          <w:iCs/>
          <w:lang w:eastAsia="zh-CN"/>
        </w:rPr>
        <w:t>s</w:t>
      </w:r>
      <w:r w:rsidR="009648F0" w:rsidRPr="002370F2">
        <w:rPr>
          <w:rFonts w:eastAsia="等线"/>
          <w:iCs/>
          <w:lang w:eastAsia="zh-CN"/>
        </w:rPr>
        <w:t xml:space="preserve">, therefore can be </w:t>
      </w:r>
      <w:r w:rsidR="00AF076E" w:rsidRPr="002370F2">
        <w:rPr>
          <w:rFonts w:eastAsia="等线"/>
          <w:iCs/>
          <w:lang w:eastAsia="zh-CN"/>
        </w:rPr>
        <w:t xml:space="preserve">referred </w:t>
      </w:r>
      <w:r w:rsidR="00876B42" w:rsidRPr="002370F2">
        <w:rPr>
          <w:rFonts w:eastAsia="等线"/>
          <w:iCs/>
          <w:lang w:eastAsia="zh-CN"/>
        </w:rPr>
        <w:t xml:space="preserve">in the definition of </w:t>
      </w:r>
      <w:r w:rsidR="00412851" w:rsidRPr="002370F2">
        <w:rPr>
          <w:rFonts w:eastAsia="等线"/>
          <w:bCs/>
          <w:lang w:eastAsia="zh-CN"/>
        </w:rPr>
        <w:t>automotive sensing target scenarios</w:t>
      </w:r>
      <w:r w:rsidR="00491988" w:rsidRPr="002370F2">
        <w:rPr>
          <w:rFonts w:eastAsia="等线"/>
          <w:bCs/>
          <w:lang w:eastAsia="zh-CN"/>
        </w:rPr>
        <w:t xml:space="preserve">. </w:t>
      </w:r>
      <w:r w:rsidR="002F7335" w:rsidRPr="002370F2">
        <w:rPr>
          <w:rFonts w:eastAsia="等线"/>
          <w:bCs/>
          <w:lang w:eastAsia="zh-CN"/>
        </w:rPr>
        <w:t>In last meeting,</w:t>
      </w:r>
      <w:r w:rsidR="00F16C10" w:rsidRPr="002370F2">
        <w:rPr>
          <w:rFonts w:eastAsia="等线"/>
          <w:bCs/>
          <w:lang w:eastAsia="zh-CN"/>
        </w:rPr>
        <w:t xml:space="preserve"> </w:t>
      </w:r>
      <w:r w:rsidR="00F656DA" w:rsidRPr="002370F2">
        <w:rPr>
          <w:rFonts w:eastAsia="等线"/>
          <w:iCs/>
          <w:lang w:eastAsia="zh-CN"/>
        </w:rPr>
        <w:t>i</w:t>
      </w:r>
      <w:r w:rsidR="005F3A30" w:rsidRPr="002370F2">
        <w:rPr>
          <w:rFonts w:eastAsia="等线"/>
          <w:iCs/>
          <w:lang w:eastAsia="zh-CN"/>
        </w:rPr>
        <w:t xml:space="preserve">t has been </w:t>
      </w:r>
      <w:r w:rsidR="00450106" w:rsidRPr="002370F2">
        <w:rPr>
          <w:rFonts w:eastAsia="等线" w:hint="eastAsia"/>
          <w:iCs/>
          <w:lang w:eastAsia="zh-CN"/>
        </w:rPr>
        <w:t>men</w:t>
      </w:r>
      <w:r w:rsidR="00450106" w:rsidRPr="002370F2">
        <w:rPr>
          <w:rFonts w:eastAsia="等线"/>
          <w:iCs/>
          <w:lang w:eastAsia="zh-CN"/>
        </w:rPr>
        <w:t>tioned</w:t>
      </w:r>
      <w:r w:rsidR="009D0C81" w:rsidRPr="002370F2">
        <w:rPr>
          <w:rFonts w:eastAsia="等线"/>
          <w:iCs/>
          <w:lang w:eastAsia="zh-CN"/>
        </w:rPr>
        <w:t xml:space="preserve"> </w:t>
      </w:r>
      <w:r w:rsidR="00D43A5A" w:rsidRPr="002370F2">
        <w:rPr>
          <w:rFonts w:eastAsia="等线"/>
          <w:iCs/>
          <w:lang w:eastAsia="zh-CN"/>
        </w:rPr>
        <w:t xml:space="preserve">that </w:t>
      </w:r>
      <w:r w:rsidR="00BA465A" w:rsidRPr="002370F2">
        <w:rPr>
          <w:rFonts w:eastAsia="等线"/>
          <w:iCs/>
          <w:lang w:eastAsia="zh-CN"/>
        </w:rPr>
        <w:t xml:space="preserve">the </w:t>
      </w:r>
      <w:r w:rsidR="003E78A4" w:rsidRPr="002370F2">
        <w:rPr>
          <w:rFonts w:eastAsia="等线"/>
          <w:iCs/>
          <w:lang w:eastAsia="zh-CN"/>
        </w:rPr>
        <w:t xml:space="preserve">highway and </w:t>
      </w:r>
      <w:r w:rsidR="008D6E18" w:rsidRPr="002370F2">
        <w:rPr>
          <w:rFonts w:eastAsia="等线"/>
          <w:iCs/>
          <w:lang w:eastAsia="zh-CN"/>
        </w:rPr>
        <w:t xml:space="preserve">urban </w:t>
      </w:r>
      <w:r w:rsidR="003B4AA9" w:rsidRPr="002370F2">
        <w:rPr>
          <w:rFonts w:eastAsia="等线"/>
          <w:iCs/>
          <w:lang w:eastAsia="zh-CN"/>
        </w:rPr>
        <w:t xml:space="preserve">grid </w:t>
      </w:r>
      <w:r w:rsidR="00F57DD4" w:rsidRPr="002370F2">
        <w:rPr>
          <w:rFonts w:eastAsia="等线"/>
          <w:iCs/>
          <w:lang w:eastAsia="zh-CN"/>
        </w:rPr>
        <w:t xml:space="preserve">for </w:t>
      </w:r>
      <w:r w:rsidR="002A3920" w:rsidRPr="002370F2">
        <w:rPr>
          <w:rFonts w:eastAsia="等线"/>
          <w:iCs/>
          <w:lang w:eastAsia="zh-CN"/>
        </w:rPr>
        <w:t xml:space="preserve">communication </w:t>
      </w:r>
      <w:r w:rsidR="001A7846" w:rsidRPr="002370F2">
        <w:rPr>
          <w:rFonts w:eastAsia="等线"/>
          <w:iCs/>
          <w:lang w:eastAsia="zh-CN"/>
        </w:rPr>
        <w:t xml:space="preserve">evaluations </w:t>
      </w:r>
      <w:r w:rsidR="00FB2EC9" w:rsidRPr="002370F2">
        <w:rPr>
          <w:rFonts w:eastAsia="等线"/>
          <w:iCs/>
          <w:lang w:eastAsia="zh-CN"/>
        </w:rPr>
        <w:t xml:space="preserve">incorporating </w:t>
      </w:r>
      <w:r w:rsidR="00D261A4" w:rsidRPr="002370F2">
        <w:rPr>
          <w:rFonts w:eastAsia="等线"/>
          <w:iCs/>
          <w:lang w:eastAsia="zh-CN"/>
        </w:rPr>
        <w:t xml:space="preserve">road configuration </w:t>
      </w:r>
      <w:r w:rsidR="00A075ED" w:rsidRPr="002370F2">
        <w:rPr>
          <w:rFonts w:eastAsia="等线"/>
          <w:iCs/>
          <w:lang w:eastAsia="zh-CN"/>
        </w:rPr>
        <w:t xml:space="preserve">can be </w:t>
      </w:r>
      <w:r w:rsidR="00FF5180" w:rsidRPr="002370F2">
        <w:rPr>
          <w:rFonts w:eastAsia="等线"/>
          <w:iCs/>
          <w:lang w:eastAsia="zh-CN"/>
        </w:rPr>
        <w:t>studi</w:t>
      </w:r>
      <w:r w:rsidR="006704CA" w:rsidRPr="002370F2">
        <w:rPr>
          <w:rFonts w:eastAsia="等线"/>
          <w:iCs/>
          <w:lang w:eastAsia="zh-CN"/>
        </w:rPr>
        <w:t xml:space="preserve">ed </w:t>
      </w:r>
      <w:r w:rsidR="004523F0" w:rsidRPr="002370F2">
        <w:rPr>
          <w:rFonts w:eastAsia="等线"/>
          <w:iCs/>
          <w:lang w:eastAsia="zh-CN"/>
        </w:rPr>
        <w:t>as the</w:t>
      </w:r>
      <w:r w:rsidR="00BC2C6D" w:rsidRPr="002370F2">
        <w:rPr>
          <w:rFonts w:eastAsia="等线"/>
          <w:iCs/>
          <w:lang w:eastAsia="zh-CN"/>
        </w:rPr>
        <w:t xml:space="preserve"> </w:t>
      </w:r>
      <w:r w:rsidR="00B84237" w:rsidRPr="002370F2">
        <w:rPr>
          <w:rFonts w:eastAsia="等线"/>
          <w:iCs/>
          <w:lang w:eastAsia="zh-CN"/>
        </w:rPr>
        <w:t xml:space="preserve">starting point </w:t>
      </w:r>
      <w:r w:rsidR="00DE4BDE" w:rsidRPr="002370F2">
        <w:rPr>
          <w:rFonts w:eastAsia="等线"/>
          <w:iCs/>
          <w:lang w:eastAsia="zh-CN"/>
        </w:rPr>
        <w:t xml:space="preserve">of the </w:t>
      </w:r>
      <w:r w:rsidR="00722E06" w:rsidRPr="002370F2">
        <w:rPr>
          <w:rFonts w:eastAsia="等线"/>
          <w:iCs/>
          <w:lang w:eastAsia="zh-CN"/>
        </w:rPr>
        <w:t>auto</w:t>
      </w:r>
      <w:r w:rsidR="000A2C74" w:rsidRPr="002370F2">
        <w:rPr>
          <w:rFonts w:eastAsia="等线"/>
          <w:iCs/>
          <w:lang w:eastAsia="zh-CN"/>
        </w:rPr>
        <w:t xml:space="preserve">nomous </w:t>
      </w:r>
      <w:r w:rsidR="000D39AA" w:rsidRPr="002370F2">
        <w:rPr>
          <w:rFonts w:eastAsia="等线"/>
          <w:iCs/>
          <w:lang w:eastAsia="zh-CN"/>
        </w:rPr>
        <w:t xml:space="preserve">sensing target </w:t>
      </w:r>
      <w:r w:rsidR="007332D4" w:rsidRPr="002370F2">
        <w:rPr>
          <w:rFonts w:eastAsia="等线"/>
          <w:iCs/>
          <w:lang w:eastAsia="zh-CN"/>
        </w:rPr>
        <w:t>scenarios</w:t>
      </w:r>
      <w:r w:rsidR="00F86107" w:rsidRPr="002370F2">
        <w:rPr>
          <w:rFonts w:eastAsia="等线"/>
          <w:iCs/>
          <w:lang w:eastAsia="zh-CN"/>
        </w:rPr>
        <w:t xml:space="preserve"> definition.</w:t>
      </w:r>
      <w:r w:rsidR="008F4318" w:rsidRPr="002370F2">
        <w:rPr>
          <w:rFonts w:eastAsia="等线"/>
          <w:iCs/>
          <w:lang w:eastAsia="zh-CN"/>
        </w:rPr>
        <w:t xml:space="preserve"> </w:t>
      </w:r>
    </w:p>
    <w:p w14:paraId="55420950" w14:textId="79AA1871" w:rsidR="00FE5D53" w:rsidRDefault="006F3412" w:rsidP="000575EE">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 xml:space="preserve">Firstly, </w:t>
      </w:r>
      <w:r w:rsidR="000E0015">
        <w:rPr>
          <w:rFonts w:eastAsia="等线"/>
          <w:iCs/>
          <w:lang w:eastAsia="zh-CN"/>
        </w:rPr>
        <w:t xml:space="preserve">the layout of the two </w:t>
      </w:r>
      <w:r w:rsidR="000D39AE">
        <w:rPr>
          <w:rFonts w:eastAsia="等线"/>
          <w:iCs/>
          <w:lang w:eastAsia="zh-CN"/>
        </w:rPr>
        <w:t>interested</w:t>
      </w:r>
      <w:r w:rsidR="00242FF9">
        <w:rPr>
          <w:rFonts w:eastAsia="等线"/>
          <w:iCs/>
          <w:lang w:eastAsia="zh-CN"/>
        </w:rPr>
        <w:t xml:space="preserve"> </w:t>
      </w:r>
      <w:r w:rsidR="00EE44A5">
        <w:rPr>
          <w:rFonts w:eastAsia="等线"/>
          <w:iCs/>
          <w:lang w:eastAsia="zh-CN"/>
        </w:rPr>
        <w:t xml:space="preserve">scenarios has been </w:t>
      </w:r>
      <w:r w:rsidR="00251BCD">
        <w:rPr>
          <w:rFonts w:eastAsia="等线"/>
          <w:iCs/>
          <w:lang w:eastAsia="zh-CN"/>
        </w:rPr>
        <w:t>de</w:t>
      </w:r>
      <w:r w:rsidR="00571C32">
        <w:rPr>
          <w:rFonts w:eastAsia="等线"/>
          <w:iCs/>
          <w:lang w:eastAsia="zh-CN"/>
        </w:rPr>
        <w:t>tailed specified</w:t>
      </w:r>
      <w:r w:rsidR="00251BCD">
        <w:rPr>
          <w:rFonts w:eastAsia="等线"/>
          <w:iCs/>
          <w:lang w:eastAsia="zh-CN"/>
        </w:rPr>
        <w:t xml:space="preserve"> </w:t>
      </w:r>
      <w:r w:rsidR="008A62B7">
        <w:rPr>
          <w:rFonts w:eastAsia="等线"/>
          <w:iCs/>
          <w:lang w:eastAsia="zh-CN"/>
        </w:rPr>
        <w:t xml:space="preserve">in </w:t>
      </w:r>
      <w:r w:rsidR="00266454">
        <w:rPr>
          <w:rFonts w:eastAsia="等线"/>
          <w:iCs/>
          <w:lang w:eastAsia="zh-CN"/>
        </w:rPr>
        <w:t xml:space="preserve">previous </w:t>
      </w:r>
      <w:r w:rsidR="00216C71">
        <w:rPr>
          <w:rFonts w:eastAsia="等线"/>
          <w:iCs/>
          <w:lang w:eastAsia="zh-CN"/>
        </w:rPr>
        <w:t>TRs</w:t>
      </w:r>
      <w:r w:rsidR="007A5DD3">
        <w:rPr>
          <w:rFonts w:eastAsia="等线"/>
          <w:iCs/>
          <w:lang w:eastAsia="zh-CN"/>
        </w:rPr>
        <w:t xml:space="preserve"> </w:t>
      </w:r>
      <w:r w:rsidR="005C1D0A">
        <w:rPr>
          <w:rFonts w:eastAsia="等线"/>
          <w:iCs/>
          <w:lang w:eastAsia="zh-CN"/>
        </w:rPr>
        <w:t xml:space="preserve">and can be introduced </w:t>
      </w:r>
      <w:r w:rsidR="00C44790">
        <w:rPr>
          <w:rFonts w:eastAsia="等线"/>
          <w:iCs/>
          <w:lang w:eastAsia="zh-CN"/>
        </w:rPr>
        <w:t>here</w:t>
      </w:r>
      <w:r w:rsidR="006249AB">
        <w:rPr>
          <w:rFonts w:eastAsia="等线"/>
          <w:iCs/>
          <w:lang w:eastAsia="zh-CN"/>
        </w:rPr>
        <w:t xml:space="preserve">. </w:t>
      </w:r>
      <w:r w:rsidR="00A57DF3">
        <w:rPr>
          <w:rFonts w:eastAsia="等线" w:hint="eastAsia"/>
          <w:iCs/>
          <w:lang w:eastAsia="zh-CN"/>
        </w:rPr>
        <w:t>It should be noted</w:t>
      </w:r>
      <w:r w:rsidR="00454B7A">
        <w:rPr>
          <w:rFonts w:eastAsia="等线"/>
          <w:iCs/>
          <w:lang w:eastAsia="zh-CN"/>
        </w:rPr>
        <w:t xml:space="preserve"> that</w:t>
      </w:r>
      <w:r w:rsidR="00157162">
        <w:rPr>
          <w:rFonts w:eastAsia="等线"/>
          <w:iCs/>
          <w:lang w:eastAsia="zh-CN"/>
        </w:rPr>
        <w:t xml:space="preserve"> </w:t>
      </w:r>
      <w:r w:rsidR="00053896">
        <w:rPr>
          <w:rFonts w:eastAsia="等线"/>
          <w:iCs/>
          <w:lang w:eastAsia="zh-CN"/>
        </w:rPr>
        <w:t xml:space="preserve">some of the geometric </w:t>
      </w:r>
      <w:r w:rsidR="007F02B3">
        <w:rPr>
          <w:rFonts w:eastAsia="等线"/>
          <w:iCs/>
          <w:lang w:eastAsia="zh-CN"/>
        </w:rPr>
        <w:t xml:space="preserve">parameters </w:t>
      </w:r>
      <w:r w:rsidR="00157162">
        <w:rPr>
          <w:rFonts w:eastAsia="等线"/>
          <w:iCs/>
          <w:lang w:eastAsia="zh-CN"/>
        </w:rPr>
        <w:t xml:space="preserve">may </w:t>
      </w:r>
      <w:r w:rsidR="007F02B3">
        <w:rPr>
          <w:rFonts w:eastAsia="等线"/>
          <w:iCs/>
          <w:lang w:eastAsia="zh-CN"/>
        </w:rPr>
        <w:t>needed to be checked</w:t>
      </w:r>
      <w:r w:rsidR="00CD04D2">
        <w:rPr>
          <w:rFonts w:eastAsia="等线"/>
          <w:iCs/>
          <w:lang w:eastAsia="zh-CN"/>
        </w:rPr>
        <w:t xml:space="preserve"> </w:t>
      </w:r>
      <w:r w:rsidR="009E7D24">
        <w:rPr>
          <w:rFonts w:eastAsia="等线"/>
          <w:iCs/>
          <w:lang w:eastAsia="zh-CN"/>
        </w:rPr>
        <w:t xml:space="preserve">to </w:t>
      </w:r>
      <w:r w:rsidR="00D85776">
        <w:rPr>
          <w:rFonts w:eastAsia="等线"/>
          <w:iCs/>
          <w:lang w:eastAsia="zh-CN"/>
        </w:rPr>
        <w:t xml:space="preserve">adapt the sensing </w:t>
      </w:r>
      <w:r w:rsidR="005F47E9">
        <w:rPr>
          <w:rFonts w:eastAsia="等线"/>
          <w:iCs/>
          <w:lang w:eastAsia="zh-CN"/>
        </w:rPr>
        <w:t>purpose</w:t>
      </w:r>
      <w:r w:rsidR="00414F12">
        <w:rPr>
          <w:rFonts w:eastAsia="等线"/>
          <w:iCs/>
          <w:lang w:eastAsia="zh-CN"/>
        </w:rPr>
        <w:t xml:space="preserve">. </w:t>
      </w:r>
      <w:r w:rsidR="00EC718C">
        <w:rPr>
          <w:rFonts w:eastAsia="等线"/>
          <w:iCs/>
          <w:lang w:eastAsia="zh-CN"/>
        </w:rPr>
        <w:t xml:space="preserve">  </w:t>
      </w:r>
    </w:p>
    <w:p w14:paraId="34FD0A3B" w14:textId="40018867" w:rsidR="002A2654" w:rsidRDefault="00E86676" w:rsidP="00CD2747">
      <w:pPr>
        <w:overflowPunct/>
        <w:autoSpaceDE/>
        <w:autoSpaceDN/>
        <w:adjustRightInd/>
        <w:snapToGrid w:val="0"/>
        <w:spacing w:after="120" w:line="280" w:lineRule="atLeast"/>
        <w:jc w:val="both"/>
        <w:textAlignment w:val="auto"/>
        <w:rPr>
          <w:rFonts w:eastAsia="等线"/>
          <w:iCs/>
          <w:lang w:eastAsia="zh-CN"/>
        </w:rPr>
      </w:pPr>
      <w:r w:rsidRPr="002370F2">
        <w:rPr>
          <w:rFonts w:eastAsia="等线"/>
          <w:iCs/>
          <w:lang w:eastAsia="zh-CN"/>
        </w:rPr>
        <w:t xml:space="preserve">Regarding </w:t>
      </w:r>
      <w:r w:rsidR="00C53322" w:rsidRPr="002370F2">
        <w:rPr>
          <w:rFonts w:eastAsia="等线"/>
          <w:iCs/>
          <w:lang w:eastAsia="zh-CN"/>
        </w:rPr>
        <w:t xml:space="preserve">the mobility </w:t>
      </w:r>
      <w:r w:rsidR="00F11623" w:rsidRPr="002370F2">
        <w:rPr>
          <w:rFonts w:eastAsia="等线"/>
          <w:iCs/>
          <w:lang w:eastAsia="zh-CN"/>
        </w:rPr>
        <w:t>modelling,</w:t>
      </w:r>
      <w:r w:rsidR="00C76CB9" w:rsidRPr="002370F2">
        <w:rPr>
          <w:rFonts w:eastAsia="等线"/>
          <w:iCs/>
          <w:lang w:eastAsia="zh-CN"/>
        </w:rPr>
        <w:t xml:space="preserve"> </w:t>
      </w:r>
      <w:r w:rsidR="00CD2747">
        <w:rPr>
          <w:rFonts w:eastAsia="等线"/>
          <w:iCs/>
          <w:lang w:eastAsia="zh-CN"/>
        </w:rPr>
        <w:t>s</w:t>
      </w:r>
      <w:r w:rsidR="007B7E2E">
        <w:rPr>
          <w:rFonts w:eastAsia="等线"/>
          <w:iCs/>
          <w:lang w:eastAsia="zh-CN"/>
        </w:rPr>
        <w:t>ince it is clear that</w:t>
      </w:r>
      <w:r w:rsidR="008E6434">
        <w:rPr>
          <w:rFonts w:eastAsia="等线"/>
          <w:iCs/>
          <w:lang w:eastAsia="zh-CN"/>
        </w:rPr>
        <w:t xml:space="preserve"> the </w:t>
      </w:r>
      <w:r w:rsidR="004E0694">
        <w:rPr>
          <w:rFonts w:eastAsia="等线"/>
          <w:iCs/>
          <w:lang w:eastAsia="zh-CN"/>
        </w:rPr>
        <w:t>speed o</w:t>
      </w:r>
      <w:r w:rsidR="006C51C3">
        <w:rPr>
          <w:rFonts w:eastAsia="等线"/>
          <w:iCs/>
          <w:lang w:eastAsia="zh-CN"/>
        </w:rPr>
        <w:t>f</w:t>
      </w:r>
      <w:r w:rsidR="004E0694">
        <w:rPr>
          <w:rFonts w:eastAsia="等线"/>
          <w:iCs/>
          <w:lang w:eastAsia="zh-CN"/>
        </w:rPr>
        <w:t xml:space="preserve"> different vehicle</w:t>
      </w:r>
      <w:r w:rsidR="00440067">
        <w:rPr>
          <w:rFonts w:eastAsia="等线"/>
          <w:iCs/>
          <w:lang w:eastAsia="zh-CN"/>
        </w:rPr>
        <w:t>s</w:t>
      </w:r>
      <w:r w:rsidR="00332E76">
        <w:rPr>
          <w:rFonts w:eastAsia="等线"/>
          <w:iCs/>
          <w:lang w:eastAsia="zh-CN"/>
        </w:rPr>
        <w:t xml:space="preserve"> </w:t>
      </w:r>
      <w:proofErr w:type="gramStart"/>
      <w:r w:rsidR="00AC3C08">
        <w:rPr>
          <w:rFonts w:eastAsia="等线"/>
          <w:iCs/>
          <w:lang w:eastAsia="zh-CN"/>
        </w:rPr>
        <w:t>differ</w:t>
      </w:r>
      <w:proofErr w:type="gramEnd"/>
      <w:r w:rsidR="00332E76">
        <w:rPr>
          <w:rFonts w:eastAsia="等线"/>
          <w:iCs/>
          <w:lang w:eastAsia="zh-CN"/>
        </w:rPr>
        <w:t xml:space="preserve"> </w:t>
      </w:r>
      <w:r w:rsidR="00845C27">
        <w:rPr>
          <w:rFonts w:eastAsia="等线"/>
          <w:iCs/>
          <w:lang w:eastAsia="zh-CN"/>
        </w:rPr>
        <w:t>significantly</w:t>
      </w:r>
      <w:r w:rsidR="00D76AE7">
        <w:rPr>
          <w:rFonts w:eastAsia="等线"/>
          <w:iCs/>
          <w:lang w:eastAsia="zh-CN"/>
        </w:rPr>
        <w:t xml:space="preserve">, </w:t>
      </w:r>
      <w:r w:rsidR="00E40F2A">
        <w:rPr>
          <w:rFonts w:eastAsia="等线"/>
          <w:iCs/>
          <w:lang w:eastAsia="zh-CN"/>
        </w:rPr>
        <w:t>for example,</w:t>
      </w:r>
      <w:r w:rsidR="00D76AE7">
        <w:rPr>
          <w:rFonts w:eastAsia="等线"/>
          <w:iCs/>
          <w:lang w:eastAsia="zh-CN"/>
        </w:rPr>
        <w:t xml:space="preserve"> </w:t>
      </w:r>
      <w:r w:rsidR="00313DEA">
        <w:rPr>
          <w:rFonts w:eastAsia="等线"/>
          <w:iCs/>
          <w:lang w:eastAsia="zh-CN"/>
        </w:rPr>
        <w:t>v</w:t>
      </w:r>
      <w:r w:rsidR="00D42194" w:rsidRPr="00D42194">
        <w:rPr>
          <w:rFonts w:eastAsia="等线"/>
          <w:iCs/>
          <w:lang w:eastAsia="zh-CN"/>
        </w:rPr>
        <w:t>ehicles travel at much higher speeds on highways than on urban roads</w:t>
      </w:r>
      <w:r w:rsidR="00B93370">
        <w:rPr>
          <w:rFonts w:eastAsia="等线"/>
          <w:iCs/>
          <w:lang w:eastAsia="zh-CN"/>
        </w:rPr>
        <w:t xml:space="preserve">, so </w:t>
      </w:r>
      <w:r w:rsidR="00EB6A2C">
        <w:rPr>
          <w:rFonts w:eastAsia="等线"/>
          <w:iCs/>
          <w:lang w:eastAsia="zh-CN"/>
        </w:rPr>
        <w:t xml:space="preserve">it is </w:t>
      </w:r>
      <w:r w:rsidR="00384B57">
        <w:rPr>
          <w:rFonts w:eastAsia="等线"/>
          <w:iCs/>
          <w:lang w:eastAsia="zh-CN"/>
        </w:rPr>
        <w:t>prefer</w:t>
      </w:r>
      <w:r w:rsidR="00D30FB5">
        <w:rPr>
          <w:rFonts w:eastAsia="等线"/>
          <w:iCs/>
          <w:lang w:eastAsia="zh-CN"/>
        </w:rPr>
        <w:t>r</w:t>
      </w:r>
      <w:r w:rsidR="00384B57">
        <w:rPr>
          <w:rFonts w:eastAsia="等线"/>
          <w:iCs/>
          <w:lang w:eastAsia="zh-CN"/>
        </w:rPr>
        <w:t>ed</w:t>
      </w:r>
      <w:r w:rsidR="00C42E52">
        <w:rPr>
          <w:rFonts w:eastAsia="等线"/>
          <w:iCs/>
          <w:lang w:eastAsia="zh-CN"/>
        </w:rPr>
        <w:t xml:space="preserve"> </w:t>
      </w:r>
      <w:r w:rsidR="00C64C82">
        <w:rPr>
          <w:rFonts w:eastAsia="等线"/>
          <w:iCs/>
          <w:lang w:eastAsia="zh-CN"/>
        </w:rPr>
        <w:t xml:space="preserve">to define </w:t>
      </w:r>
      <w:r w:rsidR="00384B99" w:rsidRPr="002370F2">
        <w:rPr>
          <w:rFonts w:eastAsia="等线"/>
          <w:iCs/>
          <w:lang w:eastAsia="zh-CN"/>
        </w:rPr>
        <w:t xml:space="preserve">the </w:t>
      </w:r>
      <w:r w:rsidR="00DD7F8D" w:rsidRPr="002370F2">
        <w:rPr>
          <w:rFonts w:eastAsia="等线"/>
          <w:iCs/>
          <w:lang w:eastAsia="zh-CN"/>
        </w:rPr>
        <w:t>3</w:t>
      </w:r>
      <w:r w:rsidR="00DD7F8D" w:rsidRPr="002370F2">
        <w:rPr>
          <w:rFonts w:eastAsia="等线" w:hint="eastAsia"/>
          <w:iCs/>
          <w:lang w:eastAsia="zh-CN"/>
        </w:rPr>
        <w:t>D</w:t>
      </w:r>
      <w:r w:rsidR="00DD7F8D" w:rsidRPr="002370F2">
        <w:rPr>
          <w:rFonts w:eastAsia="等线"/>
          <w:iCs/>
          <w:lang w:eastAsia="zh-CN"/>
        </w:rPr>
        <w:t xml:space="preserve"> mobility</w:t>
      </w:r>
      <w:r w:rsidR="00BC3468">
        <w:rPr>
          <w:rFonts w:eastAsia="等线"/>
          <w:iCs/>
          <w:lang w:eastAsia="zh-CN"/>
        </w:rPr>
        <w:t xml:space="preserve"> at least</w:t>
      </w:r>
      <w:r w:rsidR="00DD7F8D" w:rsidRPr="002370F2">
        <w:rPr>
          <w:rFonts w:eastAsia="等线"/>
          <w:iCs/>
          <w:lang w:eastAsia="zh-CN"/>
        </w:rPr>
        <w:t xml:space="preserve"> </w:t>
      </w:r>
      <w:r w:rsidR="00F168FB" w:rsidRPr="002370F2">
        <w:rPr>
          <w:rFonts w:eastAsia="等线"/>
          <w:iCs/>
          <w:lang w:eastAsia="zh-CN"/>
        </w:rPr>
        <w:t xml:space="preserve">of </w:t>
      </w:r>
      <w:r w:rsidR="00A32227" w:rsidRPr="002370F2">
        <w:rPr>
          <w:rFonts w:eastAsia="等线"/>
          <w:iCs/>
          <w:lang w:eastAsia="zh-CN"/>
        </w:rPr>
        <w:t>th</w:t>
      </w:r>
      <w:r w:rsidR="000E217A" w:rsidRPr="002370F2">
        <w:rPr>
          <w:rFonts w:eastAsia="等线"/>
          <w:iCs/>
          <w:lang w:eastAsia="zh-CN"/>
        </w:rPr>
        <w:t>e</w:t>
      </w:r>
      <w:r w:rsidR="00A32227" w:rsidRPr="002370F2">
        <w:rPr>
          <w:rFonts w:eastAsia="等线"/>
          <w:iCs/>
          <w:lang w:eastAsia="zh-CN"/>
        </w:rPr>
        <w:t xml:space="preserve"> </w:t>
      </w:r>
      <w:r w:rsidR="001D2890" w:rsidRPr="002370F2">
        <w:rPr>
          <w:rFonts w:eastAsia="等线"/>
          <w:iCs/>
          <w:lang w:eastAsia="zh-CN"/>
        </w:rPr>
        <w:t>two</w:t>
      </w:r>
      <w:r w:rsidR="000E217A" w:rsidRPr="002370F2">
        <w:rPr>
          <w:rFonts w:eastAsia="等线"/>
          <w:iCs/>
          <w:lang w:eastAsia="zh-CN"/>
        </w:rPr>
        <w:t xml:space="preserve"> </w:t>
      </w:r>
      <w:r w:rsidR="00891F58" w:rsidRPr="002370F2">
        <w:rPr>
          <w:rFonts w:eastAsia="等线"/>
          <w:iCs/>
          <w:lang w:eastAsia="zh-CN"/>
        </w:rPr>
        <w:t>scenarios</w:t>
      </w:r>
      <w:r w:rsidR="006F204B" w:rsidRPr="002370F2">
        <w:rPr>
          <w:rFonts w:eastAsia="等线"/>
          <w:iCs/>
          <w:lang w:eastAsia="zh-CN"/>
        </w:rPr>
        <w:t xml:space="preserve"> </w:t>
      </w:r>
      <w:r w:rsidR="004C56BD" w:rsidRPr="002370F2">
        <w:rPr>
          <w:rFonts w:eastAsia="等线"/>
          <w:iCs/>
          <w:lang w:eastAsia="zh-CN"/>
        </w:rPr>
        <w:t>separately.</w:t>
      </w:r>
      <w:r w:rsidR="0041124F">
        <w:rPr>
          <w:rFonts w:eastAsia="等线"/>
          <w:iCs/>
          <w:lang w:eastAsia="zh-CN"/>
        </w:rPr>
        <w:t xml:space="preserve"> </w:t>
      </w:r>
      <w:r w:rsidR="00DF539F">
        <w:rPr>
          <w:rFonts w:eastAsia="等线"/>
          <w:iCs/>
          <w:lang w:eastAsia="zh-CN"/>
        </w:rPr>
        <w:t>A</w:t>
      </w:r>
      <w:r w:rsidR="00CD2747" w:rsidRPr="002370F2">
        <w:rPr>
          <w:rFonts w:eastAsia="等线"/>
          <w:iCs/>
          <w:lang w:eastAsia="zh-CN"/>
        </w:rPr>
        <w:t xml:space="preserve">s referred in </w:t>
      </w:r>
      <w:r w:rsidR="00022310">
        <w:rPr>
          <w:rFonts w:eastAsia="等线" w:hint="eastAsia"/>
          <w:iCs/>
          <w:lang w:eastAsia="zh-CN"/>
        </w:rPr>
        <w:t xml:space="preserve">TR </w:t>
      </w:r>
      <w:r w:rsidR="00CD2747" w:rsidRPr="002370F2">
        <w:rPr>
          <w:rFonts w:eastAsia="等线"/>
          <w:iCs/>
          <w:lang w:eastAsia="zh-CN"/>
        </w:rPr>
        <w:t>37.885</w:t>
      </w:r>
      <w:r w:rsidR="00D00735">
        <w:rPr>
          <w:rFonts w:eastAsia="等线"/>
          <w:iCs/>
          <w:lang w:eastAsia="zh-CN"/>
        </w:rPr>
        <w:t xml:space="preserve"> </w:t>
      </w:r>
      <w:r w:rsidR="002312AA">
        <w:rPr>
          <w:rFonts w:eastAsia="等线"/>
          <w:iCs/>
          <w:lang w:eastAsia="zh-CN"/>
        </w:rPr>
        <w:t>[5]</w:t>
      </w:r>
      <w:r w:rsidR="00CD2747" w:rsidRPr="002370F2">
        <w:rPr>
          <w:rFonts w:eastAsia="等线"/>
          <w:iCs/>
          <w:lang w:eastAsia="zh-CN"/>
        </w:rPr>
        <w:t>, the vehicle speed in highway scenario is from 20-140</w:t>
      </w:r>
      <w:r w:rsidR="00D539FB">
        <w:rPr>
          <w:rFonts w:eastAsia="等线"/>
          <w:iCs/>
          <w:lang w:eastAsia="zh-CN"/>
        </w:rPr>
        <w:t xml:space="preserve"> </w:t>
      </w:r>
      <w:r w:rsidR="00CD2747" w:rsidRPr="002370F2">
        <w:rPr>
          <w:rFonts w:eastAsia="等线"/>
          <w:iCs/>
          <w:lang w:eastAsia="zh-CN"/>
        </w:rPr>
        <w:t>km/h along the lane, and that in urban grid scenario is from 15-60</w:t>
      </w:r>
      <w:r w:rsidR="00D539FB">
        <w:rPr>
          <w:rFonts w:eastAsia="等线"/>
          <w:iCs/>
          <w:lang w:eastAsia="zh-CN"/>
        </w:rPr>
        <w:t xml:space="preserve"> </w:t>
      </w:r>
      <w:r w:rsidR="00CD2747" w:rsidRPr="002370F2">
        <w:rPr>
          <w:rFonts w:eastAsia="等线"/>
          <w:iCs/>
          <w:lang w:eastAsia="zh-CN"/>
        </w:rPr>
        <w:t>km/h along the east-west direction.</w:t>
      </w:r>
      <w:r w:rsidR="00133383">
        <w:rPr>
          <w:rFonts w:eastAsia="等线"/>
          <w:iCs/>
          <w:lang w:eastAsia="zh-CN"/>
        </w:rPr>
        <w:t xml:space="preserve"> </w:t>
      </w:r>
      <w:r w:rsidR="00195204">
        <w:rPr>
          <w:rFonts w:eastAsia="等线"/>
          <w:iCs/>
          <w:lang w:eastAsia="zh-CN"/>
        </w:rPr>
        <w:t xml:space="preserve">Specifically, </w:t>
      </w:r>
      <w:r w:rsidR="00C62D61">
        <w:rPr>
          <w:rFonts w:eastAsia="等线"/>
          <w:iCs/>
          <w:lang w:eastAsia="zh-CN"/>
        </w:rPr>
        <w:t xml:space="preserve">for highway </w:t>
      </w:r>
      <w:r w:rsidR="007B3B7E">
        <w:rPr>
          <w:rFonts w:eastAsia="等线"/>
          <w:iCs/>
          <w:lang w:eastAsia="zh-CN"/>
        </w:rPr>
        <w:t xml:space="preserve">scenario, </w:t>
      </w:r>
      <w:r w:rsidR="000F5F22">
        <w:rPr>
          <w:rFonts w:eastAsia="等线"/>
          <w:iCs/>
          <w:lang w:eastAsia="zh-CN"/>
        </w:rPr>
        <w:t>several</w:t>
      </w:r>
      <w:r w:rsidR="000547BE">
        <w:rPr>
          <w:rFonts w:eastAsia="等线"/>
          <w:iCs/>
          <w:lang w:eastAsia="zh-CN"/>
        </w:rPr>
        <w:t xml:space="preserve"> </w:t>
      </w:r>
      <w:proofErr w:type="gramStart"/>
      <w:r w:rsidR="000547BE">
        <w:rPr>
          <w:rFonts w:eastAsia="等线"/>
          <w:iCs/>
          <w:lang w:eastAsia="zh-CN"/>
        </w:rPr>
        <w:t>kind</w:t>
      </w:r>
      <w:proofErr w:type="gramEnd"/>
      <w:r w:rsidR="000547BE">
        <w:rPr>
          <w:rFonts w:eastAsia="等线"/>
          <w:iCs/>
          <w:lang w:eastAsia="zh-CN"/>
        </w:rPr>
        <w:t xml:space="preserve"> of </w:t>
      </w:r>
      <w:r w:rsidR="00066436">
        <w:rPr>
          <w:rFonts w:eastAsia="等线"/>
          <w:iCs/>
          <w:lang w:eastAsia="zh-CN"/>
        </w:rPr>
        <w:t xml:space="preserve">typical </w:t>
      </w:r>
      <w:r w:rsidR="004A0C4D">
        <w:rPr>
          <w:rFonts w:eastAsia="等线"/>
          <w:iCs/>
          <w:lang w:eastAsia="zh-CN"/>
        </w:rPr>
        <w:t>vehicle speed</w:t>
      </w:r>
      <w:r w:rsidR="00CF7DC0">
        <w:rPr>
          <w:rFonts w:eastAsia="等线"/>
          <w:iCs/>
          <w:lang w:eastAsia="zh-CN"/>
        </w:rPr>
        <w:t>s</w:t>
      </w:r>
      <w:r w:rsidR="00FF44CD">
        <w:rPr>
          <w:rFonts w:eastAsia="等线"/>
          <w:iCs/>
          <w:lang w:eastAsia="zh-CN"/>
        </w:rPr>
        <w:t xml:space="preserve"> in lane</w:t>
      </w:r>
      <w:r w:rsidR="00EE7832">
        <w:rPr>
          <w:rFonts w:eastAsia="等线"/>
          <w:iCs/>
          <w:lang w:eastAsia="zh-CN"/>
        </w:rPr>
        <w:t xml:space="preserve"> including </w:t>
      </w:r>
      <w:r w:rsidR="00D9742C">
        <w:rPr>
          <w:rFonts w:eastAsia="等线"/>
          <w:iCs/>
          <w:lang w:eastAsia="zh-CN"/>
        </w:rPr>
        <w:t>{</w:t>
      </w:r>
      <w:r w:rsidR="004033FC">
        <w:rPr>
          <w:rFonts w:eastAsia="等线"/>
          <w:iCs/>
          <w:lang w:eastAsia="zh-CN"/>
        </w:rPr>
        <w:t>20,30,40,</w:t>
      </w:r>
      <w:r w:rsidR="00A43CC1">
        <w:rPr>
          <w:rFonts w:eastAsia="等线"/>
          <w:iCs/>
          <w:lang w:eastAsia="zh-CN"/>
        </w:rPr>
        <w:t>60,</w:t>
      </w:r>
      <w:r w:rsidR="00991A6A">
        <w:rPr>
          <w:rFonts w:eastAsia="等线"/>
          <w:iCs/>
          <w:lang w:eastAsia="zh-CN"/>
        </w:rPr>
        <w:t>70,</w:t>
      </w:r>
      <w:r w:rsidR="004033FC">
        <w:rPr>
          <w:rFonts w:eastAsia="等线"/>
          <w:iCs/>
          <w:lang w:eastAsia="zh-CN"/>
        </w:rPr>
        <w:t>80,100,140</w:t>
      </w:r>
      <w:r w:rsidR="00D9742C">
        <w:rPr>
          <w:rFonts w:eastAsia="等线"/>
          <w:iCs/>
          <w:lang w:eastAsia="zh-CN"/>
        </w:rPr>
        <w:t>}</w:t>
      </w:r>
      <w:r w:rsidR="00D539FB">
        <w:rPr>
          <w:rFonts w:eastAsia="等线"/>
          <w:iCs/>
          <w:lang w:eastAsia="zh-CN"/>
        </w:rPr>
        <w:t xml:space="preserve"> </w:t>
      </w:r>
      <w:r w:rsidR="00CE5345">
        <w:rPr>
          <w:rFonts w:eastAsia="等线"/>
          <w:iCs/>
          <w:lang w:eastAsia="zh-CN"/>
        </w:rPr>
        <w:t>km</w:t>
      </w:r>
      <w:r w:rsidR="00EE6D25">
        <w:rPr>
          <w:rFonts w:eastAsia="等线"/>
          <w:iCs/>
          <w:lang w:eastAsia="zh-CN"/>
        </w:rPr>
        <w:t>/h</w:t>
      </w:r>
      <w:r w:rsidR="004A0C4D">
        <w:rPr>
          <w:rFonts w:eastAsia="等线"/>
          <w:iCs/>
          <w:lang w:eastAsia="zh-CN"/>
        </w:rPr>
        <w:t xml:space="preserve"> </w:t>
      </w:r>
      <w:r w:rsidR="002A4B05">
        <w:rPr>
          <w:rFonts w:eastAsia="等线"/>
          <w:iCs/>
          <w:lang w:eastAsia="zh-CN"/>
        </w:rPr>
        <w:t>were</w:t>
      </w:r>
      <w:r w:rsidR="003C281F">
        <w:rPr>
          <w:rFonts w:eastAsia="等线"/>
          <w:iCs/>
          <w:lang w:eastAsia="zh-CN"/>
        </w:rPr>
        <w:t xml:space="preserve"> </w:t>
      </w:r>
      <w:r w:rsidR="00F602B9">
        <w:rPr>
          <w:rFonts w:eastAsia="等线"/>
          <w:iCs/>
          <w:lang w:eastAsia="zh-CN"/>
        </w:rPr>
        <w:t>defined</w:t>
      </w:r>
      <w:r w:rsidR="00DE5D6B">
        <w:rPr>
          <w:rFonts w:eastAsia="等线"/>
          <w:iCs/>
          <w:lang w:eastAsia="zh-CN"/>
        </w:rPr>
        <w:t xml:space="preserve">, while for </w:t>
      </w:r>
      <w:r w:rsidR="00CC03EE">
        <w:rPr>
          <w:rFonts w:eastAsia="等线"/>
          <w:iCs/>
          <w:lang w:eastAsia="zh-CN"/>
        </w:rPr>
        <w:t xml:space="preserve">urban grid, </w:t>
      </w:r>
      <w:r w:rsidR="00476642">
        <w:rPr>
          <w:rFonts w:eastAsia="等线"/>
          <w:iCs/>
          <w:lang w:eastAsia="zh-CN"/>
        </w:rPr>
        <w:t>vehicle speed inclu</w:t>
      </w:r>
      <w:r w:rsidR="00D31025">
        <w:rPr>
          <w:rFonts w:eastAsia="等线"/>
          <w:iCs/>
          <w:lang w:eastAsia="zh-CN"/>
        </w:rPr>
        <w:t xml:space="preserve">des </w:t>
      </w:r>
      <w:r w:rsidR="009F5F95">
        <w:rPr>
          <w:rFonts w:eastAsia="等线"/>
          <w:iCs/>
          <w:lang w:eastAsia="zh-CN"/>
        </w:rPr>
        <w:t>{</w:t>
      </w:r>
      <w:r w:rsidR="00C50B3E">
        <w:rPr>
          <w:rFonts w:eastAsia="等线"/>
          <w:iCs/>
          <w:lang w:eastAsia="zh-CN"/>
        </w:rPr>
        <w:t>15,20,50,60</w:t>
      </w:r>
      <w:r w:rsidR="009F5F95">
        <w:rPr>
          <w:rFonts w:eastAsia="等线"/>
          <w:iCs/>
          <w:lang w:eastAsia="zh-CN"/>
        </w:rPr>
        <w:t>}</w:t>
      </w:r>
      <w:r w:rsidR="00FC7848">
        <w:rPr>
          <w:rFonts w:eastAsia="等线"/>
          <w:iCs/>
          <w:lang w:eastAsia="zh-CN"/>
        </w:rPr>
        <w:t>km</w:t>
      </w:r>
      <w:r w:rsidR="009B351E">
        <w:rPr>
          <w:rFonts w:eastAsia="等线"/>
          <w:iCs/>
          <w:lang w:eastAsia="zh-CN"/>
        </w:rPr>
        <w:t>/h</w:t>
      </w:r>
      <w:r w:rsidR="00BF5C3F">
        <w:rPr>
          <w:rFonts w:eastAsia="等线"/>
          <w:iCs/>
          <w:lang w:eastAsia="zh-CN"/>
        </w:rPr>
        <w:t xml:space="preserve"> </w:t>
      </w:r>
      <w:r w:rsidR="00AA7F35">
        <w:rPr>
          <w:rFonts w:eastAsia="等线"/>
          <w:iCs/>
          <w:lang w:eastAsia="zh-CN"/>
        </w:rPr>
        <w:t>were defined</w:t>
      </w:r>
      <w:r w:rsidR="00F9557D">
        <w:rPr>
          <w:rFonts w:eastAsia="等线"/>
          <w:iCs/>
          <w:lang w:eastAsia="zh-CN"/>
        </w:rPr>
        <w:t xml:space="preserve">. </w:t>
      </w:r>
      <w:r w:rsidR="00133383">
        <w:rPr>
          <w:rFonts w:eastAsia="等线"/>
          <w:iCs/>
          <w:lang w:eastAsia="zh-CN"/>
        </w:rPr>
        <w:t xml:space="preserve">These </w:t>
      </w:r>
      <w:r w:rsidR="003F63F6">
        <w:rPr>
          <w:rFonts w:eastAsia="等线"/>
          <w:iCs/>
          <w:lang w:eastAsia="zh-CN"/>
        </w:rPr>
        <w:t>exist</w:t>
      </w:r>
      <w:r w:rsidR="00133E45">
        <w:rPr>
          <w:rFonts w:eastAsia="等线"/>
          <w:iCs/>
          <w:lang w:eastAsia="zh-CN"/>
        </w:rPr>
        <w:t xml:space="preserve">ed </w:t>
      </w:r>
      <w:r w:rsidR="008A4FDA">
        <w:rPr>
          <w:rFonts w:eastAsia="等线"/>
          <w:iCs/>
          <w:lang w:eastAsia="zh-CN"/>
        </w:rPr>
        <w:t>valu</w:t>
      </w:r>
      <w:r w:rsidR="00641CFB">
        <w:rPr>
          <w:rFonts w:eastAsia="等线"/>
          <w:iCs/>
          <w:lang w:eastAsia="zh-CN"/>
        </w:rPr>
        <w:t xml:space="preserve">es can be </w:t>
      </w:r>
      <w:r w:rsidR="00EF1CE8">
        <w:rPr>
          <w:rFonts w:eastAsia="等线"/>
          <w:iCs/>
          <w:lang w:eastAsia="zh-CN"/>
        </w:rPr>
        <w:t>reused</w:t>
      </w:r>
      <w:r w:rsidR="00FB22D2">
        <w:rPr>
          <w:rFonts w:eastAsia="等线"/>
          <w:iCs/>
          <w:lang w:eastAsia="zh-CN"/>
        </w:rPr>
        <w:t xml:space="preserve">. </w:t>
      </w:r>
    </w:p>
    <w:p w14:paraId="1B761E54" w14:textId="36A22A77" w:rsidR="00BE2C50" w:rsidRDefault="007064C0"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Additionally,</w:t>
      </w:r>
      <w:r w:rsidR="00A667E8">
        <w:rPr>
          <w:rFonts w:eastAsia="等线"/>
          <w:iCs/>
          <w:lang w:eastAsia="zh-CN"/>
        </w:rPr>
        <w:t xml:space="preserve"> </w:t>
      </w:r>
      <w:r w:rsidR="004E579D">
        <w:rPr>
          <w:rFonts w:eastAsia="等线"/>
          <w:iCs/>
          <w:lang w:eastAsia="zh-CN"/>
        </w:rPr>
        <w:t>TR 37.885</w:t>
      </w:r>
      <w:r w:rsidR="004347E1">
        <w:rPr>
          <w:rFonts w:eastAsia="等线"/>
          <w:iCs/>
          <w:lang w:eastAsia="zh-CN"/>
        </w:rPr>
        <w:t xml:space="preserve"> defined</w:t>
      </w:r>
      <w:r w:rsidR="00C440D9">
        <w:rPr>
          <w:rFonts w:eastAsia="等线"/>
          <w:iCs/>
          <w:lang w:eastAsia="zh-CN"/>
        </w:rPr>
        <w:t xml:space="preserve"> three </w:t>
      </w:r>
      <w:proofErr w:type="gramStart"/>
      <w:r w:rsidR="00191960">
        <w:rPr>
          <w:rFonts w:eastAsia="等线"/>
          <w:iCs/>
          <w:lang w:eastAsia="zh-CN"/>
        </w:rPr>
        <w:t>type</w:t>
      </w:r>
      <w:proofErr w:type="gramEnd"/>
      <w:r w:rsidR="00191960">
        <w:rPr>
          <w:rFonts w:eastAsia="等线"/>
          <w:iCs/>
          <w:lang w:eastAsia="zh-CN"/>
        </w:rPr>
        <w:t xml:space="preserve"> of </w:t>
      </w:r>
      <w:r w:rsidR="00F032A8">
        <w:rPr>
          <w:rFonts w:eastAsia="等线"/>
          <w:iCs/>
          <w:lang w:eastAsia="zh-CN"/>
        </w:rPr>
        <w:t>vehicles</w:t>
      </w:r>
      <w:r w:rsidR="005E6A84">
        <w:rPr>
          <w:rFonts w:eastAsia="等线"/>
          <w:iCs/>
          <w:lang w:eastAsia="zh-CN"/>
        </w:rPr>
        <w:t xml:space="preserve"> with</w:t>
      </w:r>
      <w:r w:rsidR="005875BB">
        <w:rPr>
          <w:rFonts w:eastAsia="等线"/>
          <w:iCs/>
          <w:lang w:eastAsia="zh-CN"/>
        </w:rPr>
        <w:t xml:space="preserve"> </w:t>
      </w:r>
      <w:r w:rsidR="00882D10">
        <w:rPr>
          <w:rFonts w:eastAsia="等线"/>
          <w:iCs/>
          <w:lang w:eastAsia="zh-CN"/>
        </w:rPr>
        <w:t>different</w:t>
      </w:r>
      <w:r w:rsidR="00664EBB">
        <w:rPr>
          <w:rFonts w:eastAsia="等线"/>
          <w:iCs/>
          <w:lang w:eastAsia="zh-CN"/>
        </w:rPr>
        <w:t xml:space="preserve"> </w:t>
      </w:r>
      <w:r w:rsidR="00AE1F47">
        <w:rPr>
          <w:rFonts w:eastAsia="等线"/>
          <w:iCs/>
          <w:lang w:eastAsia="zh-CN"/>
        </w:rPr>
        <w:t>size</w:t>
      </w:r>
      <w:r w:rsidR="004A0E84">
        <w:rPr>
          <w:rFonts w:eastAsia="等线"/>
          <w:iCs/>
          <w:lang w:eastAsia="zh-CN"/>
        </w:rPr>
        <w:t xml:space="preserve"> as follows</w:t>
      </w:r>
      <w:r w:rsidR="00343F8C">
        <w:rPr>
          <w:rFonts w:eastAsia="等线"/>
          <w:iCs/>
          <w:lang w:eastAsia="zh-CN"/>
        </w:rPr>
        <w:t>:</w:t>
      </w:r>
    </w:p>
    <w:p w14:paraId="64A7B073"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0291787"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14:paraId="1378512A" w14:textId="77777777" w:rsidR="008A2243" w:rsidRPr="006F58DE" w:rsidRDefault="008A2243" w:rsidP="008A2243">
      <w:pPr>
        <w:pStyle w:val="B1"/>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66BA1B4E" w14:textId="2E82F894" w:rsidR="00312472" w:rsidRPr="000B1AE2" w:rsidRDefault="00EB71D1" w:rsidP="00CD2747">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F</w:t>
      </w:r>
      <w:r w:rsidR="00415A05">
        <w:rPr>
          <w:rFonts w:eastAsia="等线"/>
          <w:iCs/>
          <w:lang w:eastAsia="zh-CN"/>
        </w:rPr>
        <w:t xml:space="preserve">or the </w:t>
      </w:r>
      <w:r w:rsidR="000962B5">
        <w:rPr>
          <w:rFonts w:eastAsia="等线"/>
          <w:iCs/>
          <w:lang w:eastAsia="zh-CN"/>
        </w:rPr>
        <w:t xml:space="preserve">target </w:t>
      </w:r>
      <w:r w:rsidR="00415A05">
        <w:rPr>
          <w:rFonts w:eastAsia="等线"/>
          <w:iCs/>
          <w:lang w:eastAsia="zh-CN"/>
        </w:rPr>
        <w:t>distribution</w:t>
      </w:r>
      <w:r w:rsidR="00F232EF">
        <w:rPr>
          <w:rFonts w:eastAsia="等线"/>
          <w:iCs/>
          <w:lang w:eastAsia="zh-CN"/>
        </w:rPr>
        <w:t xml:space="preserve">, </w:t>
      </w:r>
      <w:r w:rsidR="00022310">
        <w:rPr>
          <w:rFonts w:eastAsia="等线" w:hint="eastAsia"/>
          <w:iCs/>
          <w:lang w:eastAsia="zh-CN"/>
        </w:rPr>
        <w:t xml:space="preserve">TR </w:t>
      </w:r>
      <w:r w:rsidR="00EF68D5">
        <w:rPr>
          <w:rFonts w:eastAsia="等线"/>
          <w:iCs/>
          <w:lang w:eastAsia="zh-CN"/>
        </w:rPr>
        <w:t xml:space="preserve">37.885 </w:t>
      </w:r>
      <w:r w:rsidR="008A2BF0">
        <w:rPr>
          <w:rFonts w:eastAsia="等线"/>
          <w:iCs/>
          <w:lang w:eastAsia="zh-CN"/>
        </w:rPr>
        <w:t xml:space="preserve">ruled </w:t>
      </w:r>
      <w:r w:rsidR="00246AA2">
        <w:rPr>
          <w:rFonts w:eastAsia="等线"/>
          <w:iCs/>
          <w:lang w:eastAsia="zh-CN"/>
        </w:rPr>
        <w:t>three</w:t>
      </w:r>
      <w:r w:rsidR="00A81015">
        <w:rPr>
          <w:rFonts w:eastAsia="等线"/>
          <w:iCs/>
          <w:lang w:eastAsia="zh-CN"/>
        </w:rPr>
        <w:t xml:space="preserve"> </w:t>
      </w:r>
      <w:r w:rsidR="00E450C5">
        <w:rPr>
          <w:rFonts w:eastAsia="等线"/>
          <w:iCs/>
          <w:lang w:eastAsia="zh-CN"/>
        </w:rPr>
        <w:t>vehicle type distribution</w:t>
      </w:r>
      <w:r w:rsidR="009C2CD1">
        <w:rPr>
          <w:rFonts w:eastAsia="等线"/>
          <w:iCs/>
          <w:lang w:eastAsia="zh-CN"/>
        </w:rPr>
        <w:t>s</w:t>
      </w:r>
      <w:r w:rsidR="00DD462A">
        <w:rPr>
          <w:rFonts w:eastAsia="等线"/>
          <w:iCs/>
          <w:lang w:eastAsia="zh-CN"/>
        </w:rPr>
        <w:t xml:space="preserve">. </w:t>
      </w:r>
      <w:r w:rsidR="00945CDE">
        <w:rPr>
          <w:rFonts w:eastAsia="等线"/>
          <w:iCs/>
          <w:lang w:eastAsia="zh-CN"/>
        </w:rPr>
        <w:t>Specifically</w:t>
      </w:r>
      <w:r w:rsidR="00A33D2F">
        <w:rPr>
          <w:rFonts w:eastAsia="等线"/>
          <w:iCs/>
          <w:lang w:eastAsia="zh-CN"/>
        </w:rPr>
        <w:t xml:space="preserve">, </w:t>
      </w:r>
      <w:r w:rsidR="0032246C">
        <w:rPr>
          <w:rFonts w:eastAsia="等线"/>
          <w:iCs/>
          <w:lang w:eastAsia="zh-CN"/>
        </w:rPr>
        <w:t>the distribution of</w:t>
      </w:r>
      <w:r w:rsidR="00362CFD">
        <w:rPr>
          <w:rFonts w:eastAsia="等线"/>
          <w:iCs/>
          <w:lang w:eastAsia="zh-CN"/>
        </w:rPr>
        <w:t xml:space="preserve"> </w:t>
      </w:r>
      <w:r w:rsidR="000D4318">
        <w:rPr>
          <w:rFonts w:eastAsia="等线"/>
          <w:iCs/>
          <w:lang w:eastAsia="zh-CN"/>
        </w:rPr>
        <w:t xml:space="preserve">100% </w:t>
      </w:r>
      <w:r w:rsidR="000D4318">
        <w:rPr>
          <w:rFonts w:hint="eastAsia"/>
          <w:lang w:eastAsia="ko-KR"/>
        </w:rPr>
        <w:t>vehicle type 2</w:t>
      </w:r>
      <w:r w:rsidR="000D4318">
        <w:rPr>
          <w:lang w:eastAsia="ko-KR"/>
        </w:rPr>
        <w:t xml:space="preserve">, </w:t>
      </w:r>
      <w:r w:rsidR="00AA30B2">
        <w:rPr>
          <w:lang w:eastAsia="ko-KR"/>
        </w:rPr>
        <w:t xml:space="preserve">or </w:t>
      </w:r>
      <w:r w:rsidR="00F854CB" w:rsidRPr="00F01368">
        <w:rPr>
          <w:lang w:eastAsia="ko-KR"/>
        </w:rPr>
        <w:t>20% vehicle type 1, 60% vehicle type 2, 20% vehicle type 3</w:t>
      </w:r>
      <w:r w:rsidR="008E4511">
        <w:rPr>
          <w:lang w:eastAsia="ko-KR"/>
        </w:rPr>
        <w:t xml:space="preserve">, or </w:t>
      </w:r>
      <w:r w:rsidR="00226502" w:rsidRPr="00F01368">
        <w:rPr>
          <w:lang w:eastAsia="ko-KR"/>
        </w:rPr>
        <w:t>0% vehicle type 1, 67% vehicle type 2, 33% vehicle type 3</w:t>
      </w:r>
      <w:r w:rsidR="00F749D5">
        <w:rPr>
          <w:lang w:eastAsia="ko-KR"/>
        </w:rPr>
        <w:t xml:space="preserve"> </w:t>
      </w:r>
      <w:r w:rsidR="00FD30F4">
        <w:rPr>
          <w:lang w:eastAsia="ko-KR"/>
        </w:rPr>
        <w:t>are possible</w:t>
      </w:r>
      <w:r w:rsidR="00BB2421">
        <w:rPr>
          <w:lang w:eastAsia="ko-KR"/>
        </w:rPr>
        <w:t>.</w:t>
      </w:r>
      <w:r w:rsidR="00B52B69">
        <w:rPr>
          <w:lang w:eastAsia="ko-KR"/>
        </w:rPr>
        <w:t xml:space="preserve"> </w:t>
      </w:r>
      <w:r w:rsidR="00BB6B64">
        <w:rPr>
          <w:lang w:eastAsia="ko-KR"/>
        </w:rPr>
        <w:t>If this is followed, t</w:t>
      </w:r>
      <w:r w:rsidR="0094784A">
        <w:rPr>
          <w:lang w:eastAsia="ko-KR"/>
        </w:rPr>
        <w:t xml:space="preserve">he specific </w:t>
      </w:r>
      <w:r w:rsidR="00C327F3">
        <w:rPr>
          <w:lang w:eastAsia="ko-KR"/>
        </w:rPr>
        <w:t>distribution can be determined with a</w:t>
      </w:r>
      <w:r w:rsidR="009929B6">
        <w:rPr>
          <w:lang w:eastAsia="ko-KR"/>
        </w:rPr>
        <w:t>n</w:t>
      </w:r>
      <w:r w:rsidR="00C327F3">
        <w:rPr>
          <w:lang w:eastAsia="ko-KR"/>
        </w:rPr>
        <w:t xml:space="preserve"> </w:t>
      </w:r>
      <w:r w:rsidR="009929B6">
        <w:rPr>
          <w:lang w:eastAsia="ko-KR"/>
        </w:rPr>
        <w:t xml:space="preserve">additional </w:t>
      </w:r>
      <w:r w:rsidR="00B25187">
        <w:rPr>
          <w:lang w:eastAsia="ko-KR"/>
        </w:rPr>
        <w:t>total number of vehicles</w:t>
      </w:r>
      <w:r w:rsidR="007334EB">
        <w:rPr>
          <w:lang w:eastAsia="ko-KR"/>
        </w:rPr>
        <w:t>.</w:t>
      </w:r>
      <w:r w:rsidR="009929B6">
        <w:rPr>
          <w:lang w:eastAsia="ko-KR"/>
        </w:rPr>
        <w:t xml:space="preserve"> </w:t>
      </w:r>
      <w:r w:rsidR="00104C9D">
        <w:rPr>
          <w:lang w:eastAsia="ko-KR"/>
        </w:rPr>
        <w:t xml:space="preserve"> </w:t>
      </w:r>
    </w:p>
    <w:p w14:paraId="5B9EA159" w14:textId="7F68B41A" w:rsidR="006867CD" w:rsidRPr="002D398B" w:rsidRDefault="00312472" w:rsidP="000575EE">
      <w:pPr>
        <w:overflowPunct/>
        <w:autoSpaceDE/>
        <w:autoSpaceDN/>
        <w:adjustRightInd/>
        <w:snapToGrid w:val="0"/>
        <w:spacing w:after="120" w:line="280" w:lineRule="atLeast"/>
        <w:jc w:val="both"/>
        <w:textAlignment w:val="auto"/>
        <w:rPr>
          <w:rFonts w:eastAsia="等线"/>
          <w:iCs/>
          <w:lang w:eastAsia="zh-CN"/>
        </w:rPr>
      </w:pPr>
      <w:r>
        <w:rPr>
          <w:rFonts w:eastAsia="等线"/>
          <w:iCs/>
          <w:lang w:eastAsia="zh-CN"/>
        </w:rPr>
        <w:t xml:space="preserve">As for the </w:t>
      </w:r>
      <w:r w:rsidR="007D7517">
        <w:rPr>
          <w:rFonts w:eastAsia="等线"/>
          <w:iCs/>
          <w:lang w:eastAsia="zh-CN"/>
        </w:rPr>
        <w:t xml:space="preserve">minimum </w:t>
      </w:r>
      <w:r w:rsidR="00D5607F">
        <w:rPr>
          <w:rFonts w:eastAsia="等线"/>
          <w:iCs/>
          <w:lang w:eastAsia="zh-CN"/>
        </w:rPr>
        <w:t>distance</w:t>
      </w:r>
      <w:r w:rsidR="00C045C1">
        <w:rPr>
          <w:rFonts w:eastAsia="等线"/>
          <w:iCs/>
          <w:lang w:eastAsia="zh-CN"/>
        </w:rPr>
        <w:t>s</w:t>
      </w:r>
      <w:r w:rsidR="00D5607F">
        <w:rPr>
          <w:rFonts w:eastAsia="等线"/>
          <w:iCs/>
          <w:lang w:eastAsia="zh-CN"/>
        </w:rPr>
        <w:t xml:space="preserve"> </w:t>
      </w:r>
      <w:r w:rsidR="00C045C1">
        <w:rPr>
          <w:rFonts w:eastAsia="等线"/>
          <w:iCs/>
          <w:lang w:eastAsia="zh-CN"/>
        </w:rPr>
        <w:t>between</w:t>
      </w:r>
      <w:r w:rsidR="00D5607F">
        <w:rPr>
          <w:rFonts w:eastAsia="等线"/>
          <w:iCs/>
          <w:lang w:eastAsia="zh-CN"/>
        </w:rPr>
        <w:t xml:space="preserve"> </w:t>
      </w:r>
      <w:r w:rsidR="00F07FB4">
        <w:rPr>
          <w:rFonts w:eastAsia="等线"/>
          <w:iCs/>
          <w:lang w:eastAsia="zh-CN"/>
        </w:rPr>
        <w:t>target</w:t>
      </w:r>
      <w:r w:rsidR="003A4600">
        <w:rPr>
          <w:rFonts w:eastAsia="等线"/>
          <w:iCs/>
          <w:lang w:eastAsia="zh-CN"/>
        </w:rPr>
        <w:t>s</w:t>
      </w:r>
      <w:r w:rsidR="005764C7">
        <w:rPr>
          <w:rFonts w:eastAsia="等线"/>
          <w:iCs/>
          <w:lang w:eastAsia="zh-CN"/>
        </w:rPr>
        <w:t xml:space="preserve">, </w:t>
      </w:r>
      <w:r w:rsidR="00022310">
        <w:rPr>
          <w:rFonts w:eastAsia="等线" w:hint="eastAsia"/>
          <w:iCs/>
          <w:lang w:eastAsia="zh-CN"/>
        </w:rPr>
        <w:t xml:space="preserve">TR </w:t>
      </w:r>
      <w:r w:rsidR="00B61A6C">
        <w:rPr>
          <w:rFonts w:eastAsia="等线"/>
          <w:iCs/>
          <w:lang w:eastAsia="zh-CN"/>
        </w:rPr>
        <w:t xml:space="preserve">37.885 </w:t>
      </w:r>
      <w:r w:rsidR="000707C1">
        <w:rPr>
          <w:rFonts w:eastAsia="等线"/>
          <w:iCs/>
          <w:lang w:eastAsia="zh-CN"/>
        </w:rPr>
        <w:t>ruled</w:t>
      </w:r>
      <w:r w:rsidR="00FF7BE7">
        <w:rPr>
          <w:rFonts w:eastAsia="等线"/>
          <w:iCs/>
          <w:lang w:eastAsia="zh-CN"/>
        </w:rPr>
        <w:t xml:space="preserve"> that </w:t>
      </w:r>
      <w:r w:rsidR="00051963">
        <w:rPr>
          <w:rFonts w:eastAsia="等线"/>
          <w:iCs/>
          <w:lang w:eastAsia="zh-CN"/>
        </w:rPr>
        <w:t>t</w:t>
      </w:r>
      <w:r w:rsidR="006F5A2B" w:rsidRPr="006F5A2B">
        <w:rPr>
          <w:rFonts w:eastAsia="等线"/>
          <w:iCs/>
          <w:lang w:eastAsia="zh-CN"/>
        </w:rPr>
        <w:t>he distance between the rear bumper of a vehicle and the front bumper of the following vehicle in the same lane is max {2 meter, an exponential random variable with the average of the speed * 2 sec}.</w:t>
      </w:r>
      <w:r w:rsidR="00B00151">
        <w:rPr>
          <w:rFonts w:eastAsia="等线"/>
          <w:iCs/>
          <w:lang w:eastAsia="zh-CN"/>
        </w:rPr>
        <w:t xml:space="preserve"> This </w:t>
      </w:r>
      <w:r w:rsidR="00820FBC">
        <w:rPr>
          <w:rFonts w:eastAsia="等线"/>
          <w:iCs/>
          <w:lang w:eastAsia="zh-CN"/>
        </w:rPr>
        <w:t xml:space="preserve">definition can be </w:t>
      </w:r>
      <w:r w:rsidR="00CB4DAF">
        <w:rPr>
          <w:rFonts w:eastAsia="等线"/>
          <w:iCs/>
          <w:lang w:eastAsia="zh-CN"/>
        </w:rPr>
        <w:t xml:space="preserve">referred. </w:t>
      </w:r>
    </w:p>
    <w:p w14:paraId="2F52D68D" w14:textId="0D0CA0D6" w:rsidR="006867CD" w:rsidRDefault="002F235C" w:rsidP="000575EE">
      <w:pPr>
        <w:overflowPunct/>
        <w:autoSpaceDE/>
        <w:autoSpaceDN/>
        <w:adjustRightInd/>
        <w:snapToGrid w:val="0"/>
        <w:spacing w:after="120" w:line="280" w:lineRule="atLeast"/>
        <w:jc w:val="both"/>
        <w:textAlignment w:val="auto"/>
        <w:rPr>
          <w:rFonts w:eastAsia="等线"/>
          <w:bCs/>
          <w:lang w:eastAsia="zh-CN"/>
        </w:rPr>
      </w:pPr>
      <w:r w:rsidRPr="00FE138E">
        <w:rPr>
          <w:rFonts w:eastAsia="等线"/>
          <w:bCs/>
          <w:lang w:eastAsia="zh-CN"/>
        </w:rPr>
        <w:t xml:space="preserve">The parameter values for scenarios </w:t>
      </w:r>
      <w:r w:rsidR="00F9006C">
        <w:rPr>
          <w:rFonts w:eastAsia="等线"/>
          <w:bCs/>
          <w:lang w:eastAsia="zh-CN"/>
        </w:rPr>
        <w:t>with auto</w:t>
      </w:r>
      <w:r w:rsidR="004E7011">
        <w:rPr>
          <w:rFonts w:eastAsia="等线"/>
          <w:bCs/>
          <w:lang w:eastAsia="zh-CN"/>
        </w:rPr>
        <w:t>no</w:t>
      </w:r>
      <w:r w:rsidR="00F9006C">
        <w:rPr>
          <w:rFonts w:eastAsia="等线"/>
          <w:bCs/>
          <w:lang w:eastAsia="zh-CN"/>
        </w:rPr>
        <w:t xml:space="preserve">mous </w:t>
      </w:r>
      <w:r w:rsidR="004E7011">
        <w:rPr>
          <w:rFonts w:eastAsia="等线"/>
          <w:bCs/>
          <w:lang w:eastAsia="zh-CN"/>
        </w:rPr>
        <w:t>vehicles</w:t>
      </w:r>
      <w:r w:rsidRPr="00FE138E">
        <w:rPr>
          <w:rFonts w:eastAsia="等线"/>
          <w:bCs/>
          <w:lang w:eastAsia="zh-CN"/>
        </w:rPr>
        <w:t xml:space="preserve"> as sensing target</w:t>
      </w:r>
      <w:r w:rsidR="00D054C7">
        <w:rPr>
          <w:rFonts w:eastAsia="等线"/>
          <w:bCs/>
          <w:lang w:eastAsia="zh-CN"/>
        </w:rPr>
        <w:t>s</w:t>
      </w:r>
      <w:r w:rsidRPr="00FE138E">
        <w:rPr>
          <w:rFonts w:eastAsia="等线"/>
          <w:bCs/>
          <w:lang w:eastAsia="zh-CN"/>
        </w:rPr>
        <w:t xml:space="preserve"> are listed in Table </w:t>
      </w:r>
      <w:r>
        <w:rPr>
          <w:rFonts w:eastAsia="等线"/>
          <w:bCs/>
          <w:lang w:eastAsia="zh-CN"/>
        </w:rPr>
        <w:t>2</w:t>
      </w:r>
      <w:r w:rsidR="00E75250">
        <w:rPr>
          <w:rFonts w:eastAsia="等线"/>
          <w:bCs/>
          <w:lang w:eastAsia="zh-CN"/>
        </w:rPr>
        <w:t xml:space="preserve"> on basis </w:t>
      </w:r>
      <w:r w:rsidR="00617C9A">
        <w:rPr>
          <w:rFonts w:eastAsia="等线"/>
          <w:bCs/>
          <w:lang w:eastAsia="zh-CN"/>
        </w:rPr>
        <w:t xml:space="preserve">of the </w:t>
      </w:r>
      <w:r w:rsidR="00474E3E">
        <w:rPr>
          <w:rFonts w:eastAsia="等线"/>
          <w:bCs/>
          <w:lang w:eastAsia="zh-CN"/>
        </w:rPr>
        <w:t xml:space="preserve">FL’s proposal </w:t>
      </w:r>
      <w:r w:rsidR="00A54A75">
        <w:rPr>
          <w:rFonts w:eastAsia="等线"/>
          <w:bCs/>
          <w:lang w:eastAsia="zh-CN"/>
        </w:rPr>
        <w:t>of last meeting.</w:t>
      </w:r>
      <w:r w:rsidR="0000537D">
        <w:rPr>
          <w:rFonts w:eastAsia="等线"/>
          <w:bCs/>
          <w:lang w:eastAsia="zh-CN"/>
        </w:rPr>
        <w:t xml:space="preserve"> </w:t>
      </w:r>
    </w:p>
    <w:p w14:paraId="3882DE53" w14:textId="1C08A74C" w:rsidR="00631AFE" w:rsidRPr="00D27BE2" w:rsidRDefault="00E83D24" w:rsidP="005B2DDF">
      <w:pPr>
        <w:overflowPunct/>
        <w:autoSpaceDE/>
        <w:autoSpaceDN/>
        <w:adjustRightInd/>
        <w:snapToGrid w:val="0"/>
        <w:spacing w:after="120" w:line="280" w:lineRule="atLeast"/>
        <w:jc w:val="center"/>
        <w:textAlignment w:val="auto"/>
        <w:rPr>
          <w:rFonts w:eastAsia="等线"/>
          <w:iCs/>
          <w:lang w:eastAsia="zh-CN"/>
        </w:rPr>
      </w:pPr>
      <w:r w:rsidRPr="00D27BE2">
        <w:rPr>
          <w:rFonts w:eastAsia="等线"/>
          <w:b/>
          <w:bCs/>
          <w:lang w:eastAsia="zh-CN"/>
        </w:rPr>
        <w:t>Table 2.</w:t>
      </w:r>
      <w:r w:rsidRPr="00D27BE2">
        <w:rPr>
          <w:rFonts w:eastAsia="等线"/>
          <w:bCs/>
          <w:lang w:eastAsia="zh-CN"/>
        </w:rPr>
        <w:t xml:space="preserve"> </w:t>
      </w:r>
      <w:r w:rsidR="00592E3E" w:rsidRPr="00D27BE2">
        <w:rPr>
          <w:rFonts w:eastAsia="等线"/>
          <w:bCs/>
          <w:lang w:eastAsia="zh-CN"/>
        </w:rPr>
        <w:t>Evaluation parameters for automotive sensing target scenarios</w:t>
      </w:r>
    </w:p>
    <w:tbl>
      <w:tblPr>
        <w:tblW w:w="5000" w:type="pct"/>
        <w:jc w:val="center"/>
        <w:tblLook w:val="04A0" w:firstRow="1" w:lastRow="0" w:firstColumn="1" w:lastColumn="0" w:noHBand="0" w:noVBand="1"/>
      </w:tblPr>
      <w:tblGrid>
        <w:gridCol w:w="2750"/>
        <w:gridCol w:w="2063"/>
        <w:gridCol w:w="4816"/>
      </w:tblGrid>
      <w:tr w:rsidR="00BB43B3" w14:paraId="58AFC4B5" w14:textId="77777777" w:rsidTr="00BB43B3">
        <w:trPr>
          <w:jc w:val="center"/>
        </w:trPr>
        <w:tc>
          <w:tcPr>
            <w:tcW w:w="249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36A71A" w14:textId="77777777" w:rsidR="00BB43B3" w:rsidRPr="006F3FC1" w:rsidRDefault="00BB43B3" w:rsidP="001A045B">
            <w:pPr>
              <w:pStyle w:val="0Maintext"/>
              <w:widowControl w:val="0"/>
              <w:jc w:val="center"/>
              <w:rPr>
                <w:rFonts w:eastAsia="等线"/>
                <w:b/>
                <w:lang w:val="en-US" w:eastAsia="zh-CN"/>
              </w:rPr>
            </w:pPr>
            <w:r w:rsidRPr="006F3FC1">
              <w:rPr>
                <w:b/>
                <w:lang w:val="en-US"/>
              </w:rPr>
              <w:t>Parameters</w:t>
            </w:r>
          </w:p>
        </w:tc>
        <w:tc>
          <w:tcPr>
            <w:tcW w:w="2501" w:type="pct"/>
            <w:tcBorders>
              <w:top w:val="single" w:sz="4" w:space="0" w:color="000000"/>
              <w:left w:val="single" w:sz="4" w:space="0" w:color="000000"/>
              <w:bottom w:val="single" w:sz="4" w:space="0" w:color="000000"/>
              <w:right w:val="single" w:sz="4" w:space="0" w:color="000000"/>
            </w:tcBorders>
            <w:shd w:val="clear" w:color="auto" w:fill="D9D9D9"/>
          </w:tcPr>
          <w:p w14:paraId="66B569FC" w14:textId="77777777" w:rsidR="00BB43B3" w:rsidRPr="006F3FC1" w:rsidRDefault="00BB43B3" w:rsidP="001A045B">
            <w:pPr>
              <w:pStyle w:val="TAC"/>
              <w:rPr>
                <w:rFonts w:ascii="Times New Roman" w:hAnsi="Times New Roman"/>
                <w:b/>
                <w:lang w:val="en-US" w:eastAsia="zh-CN"/>
              </w:rPr>
            </w:pPr>
            <w:r w:rsidRPr="006F3FC1">
              <w:rPr>
                <w:rFonts w:ascii="Times New Roman" w:hAnsi="Times New Roman"/>
                <w:b/>
                <w:lang w:val="en-US"/>
              </w:rPr>
              <w:t>Value</w:t>
            </w:r>
          </w:p>
        </w:tc>
      </w:tr>
      <w:tr w:rsidR="00BB43B3" w14:paraId="235015D2" w14:textId="77777777" w:rsidTr="009820C1">
        <w:trPr>
          <w:jc w:val="center"/>
        </w:trPr>
        <w:tc>
          <w:tcPr>
            <w:tcW w:w="2499" w:type="pct"/>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6A1A3DA0" w14:textId="77777777" w:rsidR="00BB43B3" w:rsidRPr="006F3FC1" w:rsidRDefault="00BB43B3" w:rsidP="001A045B">
            <w:pPr>
              <w:pStyle w:val="0Maintext"/>
              <w:widowControl w:val="0"/>
              <w:rPr>
                <w:lang w:val="fr-FR"/>
              </w:rPr>
            </w:pPr>
            <w:r w:rsidRPr="006F3FC1">
              <w:rPr>
                <w:lang w:val="fr-FR"/>
              </w:rPr>
              <w:t>Applicable communication scenarios</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BBB1638" w14:textId="033F40A9" w:rsidR="00BB43B3" w:rsidRPr="006F3FC1" w:rsidRDefault="00BB43B3" w:rsidP="001A045B">
            <w:pPr>
              <w:pStyle w:val="TAC"/>
              <w:jc w:val="left"/>
              <w:rPr>
                <w:rFonts w:ascii="Times New Roman" w:hAnsi="Times New Roman"/>
                <w:iCs/>
                <w:color w:val="000000"/>
                <w:lang w:val="en-GB"/>
              </w:rPr>
            </w:pPr>
            <w:r w:rsidRPr="006F3FC1">
              <w:rPr>
                <w:rFonts w:ascii="Times New Roman" w:hAnsi="Times New Roman"/>
                <w:iCs/>
                <w:color w:val="000000"/>
                <w:lang w:val="en-GB"/>
              </w:rPr>
              <w:t>Highway, Urban Grid</w:t>
            </w:r>
          </w:p>
        </w:tc>
      </w:tr>
      <w:tr w:rsidR="00322F2A" w14:paraId="00BD9D26" w14:textId="77777777" w:rsidTr="00322F2A">
        <w:trPr>
          <w:trHeight w:val="40"/>
          <w:jc w:val="center"/>
        </w:trPr>
        <w:tc>
          <w:tcPr>
            <w:tcW w:w="2499" w:type="pct"/>
            <w:gridSpan w:val="2"/>
            <w:vMerge w:val="restart"/>
            <w:tcBorders>
              <w:top w:val="single" w:sz="4" w:space="0" w:color="000000"/>
              <w:left w:val="single" w:sz="4" w:space="0" w:color="000000"/>
              <w:right w:val="single" w:sz="4" w:space="0" w:color="000000"/>
            </w:tcBorders>
            <w:vAlign w:val="center"/>
          </w:tcPr>
          <w:p w14:paraId="117FB8C3" w14:textId="029E13B2" w:rsidR="00322F2A" w:rsidRPr="006F3FC1" w:rsidRDefault="00322F2A" w:rsidP="001A045B">
            <w:pPr>
              <w:pStyle w:val="0Maintext"/>
              <w:widowControl w:val="0"/>
            </w:pPr>
            <w:r w:rsidRPr="006F3FC1">
              <w:t xml:space="preserve">Sensing transmitters and </w:t>
            </w:r>
            <w:proofErr w:type="gramStart"/>
            <w:r w:rsidRPr="006F3FC1">
              <w:t>receivers</w:t>
            </w:r>
            <w:proofErr w:type="gramEnd"/>
            <w:r w:rsidRPr="006F3FC1">
              <w:t xml:space="preserve"> properties</w:t>
            </w:r>
          </w:p>
        </w:tc>
        <w:tc>
          <w:tcPr>
            <w:tcW w:w="2501" w:type="pct"/>
            <w:tcBorders>
              <w:top w:val="single" w:sz="4" w:space="0" w:color="000000"/>
              <w:left w:val="single" w:sz="4" w:space="0" w:color="000000"/>
              <w:bottom w:val="single" w:sz="4" w:space="0" w:color="000000"/>
              <w:right w:val="single" w:sz="4" w:space="0" w:color="000000"/>
            </w:tcBorders>
            <w:vAlign w:val="center"/>
          </w:tcPr>
          <w:p w14:paraId="6DB6304B" w14:textId="77777777" w:rsidR="00A370CF" w:rsidRPr="00434C0C" w:rsidRDefault="00A370CF" w:rsidP="00A370CF">
            <w:pPr>
              <w:pStyle w:val="TAC"/>
              <w:jc w:val="left"/>
              <w:rPr>
                <w:rFonts w:ascii="Times New Roman" w:hAnsi="Times New Roman"/>
                <w:sz w:val="20"/>
                <w:lang w:val="en-US"/>
              </w:rPr>
            </w:pPr>
            <w:r w:rsidRPr="00434C0C">
              <w:rPr>
                <w:rFonts w:ascii="Times New Roman" w:hAnsi="Times New Roman"/>
                <w:sz w:val="20"/>
                <w:lang w:val="en-US"/>
              </w:rPr>
              <w:t>Rx/Tx locations are selected among the TRPs and UEs locations in the corresponding communication scenario</w:t>
            </w:r>
          </w:p>
          <w:p w14:paraId="6BDFB8B3" w14:textId="0167B0C0" w:rsidR="00322F2A" w:rsidRPr="006F3FC1" w:rsidRDefault="00A370CF" w:rsidP="00A370CF">
            <w:pPr>
              <w:pStyle w:val="TAC"/>
              <w:jc w:val="left"/>
              <w:rPr>
                <w:rFonts w:ascii="Times New Roman" w:hAnsi="Times New Roman"/>
                <w:iCs/>
                <w:lang w:val="en-US"/>
              </w:rPr>
            </w:pPr>
            <w:r w:rsidRPr="00434C0C">
              <w:rPr>
                <w:rFonts w:ascii="Times New Roman" w:hAnsi="Times New Roman"/>
                <w:iCs/>
                <w:sz w:val="20"/>
                <w:lang w:val="en-US"/>
              </w:rPr>
              <w:t xml:space="preserve">Note: </w:t>
            </w:r>
            <w:r w:rsidRPr="00434C0C">
              <w:rPr>
                <w:rFonts w:ascii="Times New Roman" w:eastAsiaTheme="minorEastAsia" w:hAnsi="Times New Roman"/>
                <w:sz w:val="20"/>
                <w:lang w:val="en-US" w:eastAsia="zh-CN"/>
              </w:rPr>
              <w:t>Any type of UE can be selected as the s</w:t>
            </w:r>
            <w:r w:rsidRPr="00434C0C">
              <w:rPr>
                <w:rFonts w:ascii="Times New Roman" w:hAnsi="Times New Roman"/>
                <w:sz w:val="20"/>
                <w:lang w:val="en-US"/>
              </w:rPr>
              <w:t>ensing Tx/Rx.</w:t>
            </w:r>
          </w:p>
        </w:tc>
      </w:tr>
      <w:tr w:rsidR="00322F2A" w14:paraId="3ED90BE1" w14:textId="77777777" w:rsidTr="00322F2A">
        <w:trPr>
          <w:trHeight w:val="40"/>
          <w:jc w:val="center"/>
        </w:trPr>
        <w:tc>
          <w:tcPr>
            <w:tcW w:w="2499" w:type="pct"/>
            <w:gridSpan w:val="2"/>
            <w:vMerge/>
            <w:tcBorders>
              <w:left w:val="single" w:sz="4" w:space="0" w:color="000000"/>
              <w:right w:val="single" w:sz="4" w:space="0" w:color="000000"/>
            </w:tcBorders>
            <w:vAlign w:val="center"/>
          </w:tcPr>
          <w:p w14:paraId="5E7CA9A0" w14:textId="3720122D" w:rsidR="00322F2A" w:rsidRPr="006F3FC1" w:rsidRDefault="00322F2A" w:rsidP="001A045B">
            <w:pPr>
              <w:pStyle w:val="0Maintext"/>
              <w:widowControl w:val="0"/>
            </w:pPr>
          </w:p>
        </w:tc>
        <w:tc>
          <w:tcPr>
            <w:tcW w:w="2501" w:type="pct"/>
            <w:tcBorders>
              <w:top w:val="single" w:sz="4" w:space="0" w:color="000000"/>
              <w:left w:val="single" w:sz="4" w:space="0" w:color="000000"/>
              <w:bottom w:val="single" w:sz="4" w:space="0" w:color="000000"/>
              <w:right w:val="single" w:sz="4" w:space="0" w:color="000000"/>
            </w:tcBorders>
            <w:vAlign w:val="center"/>
          </w:tcPr>
          <w:p w14:paraId="6F843B04" w14:textId="77777777" w:rsidR="00322F2A" w:rsidRPr="006F3FC1" w:rsidRDefault="00322F2A" w:rsidP="001A045B">
            <w:pPr>
              <w:pStyle w:val="TAC"/>
              <w:jc w:val="left"/>
              <w:rPr>
                <w:rFonts w:ascii="Times New Roman" w:hAnsi="Times New Roman"/>
                <w:iCs/>
                <w:lang w:val="en-US"/>
              </w:rPr>
            </w:pPr>
            <w:r w:rsidRPr="006F3FC1">
              <w:rPr>
                <w:rFonts w:ascii="Times New Roman" w:hAnsi="Times New Roman"/>
              </w:rPr>
              <w:t>LOS/NLOS conditions</w:t>
            </w:r>
          </w:p>
        </w:tc>
      </w:tr>
      <w:tr w:rsidR="000F2FB8" w14:paraId="7417D64E" w14:textId="77777777" w:rsidTr="005B6569">
        <w:trPr>
          <w:trHeight w:val="40"/>
          <w:jc w:val="center"/>
        </w:trPr>
        <w:tc>
          <w:tcPr>
            <w:tcW w:w="2499" w:type="pct"/>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68B7F5D5" w14:textId="38EB9698" w:rsidR="000F2FB8" w:rsidRPr="006F3FC1" w:rsidRDefault="000F2FB8" w:rsidP="001A045B">
            <w:pPr>
              <w:pStyle w:val="0Maintext"/>
              <w:widowControl w:val="0"/>
              <w:rPr>
                <w:lang w:eastAsia="zh-CN"/>
              </w:rPr>
            </w:pPr>
            <w:r>
              <w:rPr>
                <w:lang w:eastAsia="zh-CN"/>
              </w:rPr>
              <w:lastRenderedPageBreak/>
              <w:t>Cell layout</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9B2D4F" w14:textId="75311B17" w:rsidR="000F2FB8" w:rsidRPr="004F1738" w:rsidRDefault="00AB4FC5" w:rsidP="001A045B">
            <w:pPr>
              <w:pStyle w:val="TAC"/>
              <w:jc w:val="left"/>
              <w:rPr>
                <w:rFonts w:ascii="Times New Roman" w:hAnsi="Times New Roman"/>
                <w:iCs/>
                <w:lang w:eastAsia="zh-CN"/>
              </w:rPr>
            </w:pPr>
            <w:r>
              <w:rPr>
                <w:rFonts w:ascii="Times New Roman" w:hAnsi="Times New Roman"/>
                <w:iCs/>
                <w:lang w:val="en-US" w:eastAsia="zh-CN"/>
              </w:rPr>
              <w:t>Highway:</w:t>
            </w:r>
            <w:r w:rsidR="003B468B">
              <w:t xml:space="preserve"> </w:t>
            </w:r>
            <w:r w:rsidR="003B468B" w:rsidRPr="003B468B">
              <w:rPr>
                <w:rFonts w:ascii="Times New Roman" w:hAnsi="Times New Roman"/>
                <w:iCs/>
                <w:lang w:val="en-US" w:eastAsia="zh-CN"/>
              </w:rPr>
              <w:t>Macro only (straight line BS placement</w:t>
            </w:r>
            <w:r w:rsidR="003B468B">
              <w:rPr>
                <w:rFonts w:ascii="Times New Roman" w:hAnsi="Times New Roman"/>
                <w:iCs/>
                <w:lang w:val="en-US" w:eastAsia="zh-CN"/>
              </w:rPr>
              <w:t xml:space="preserve"> with Road configuration in TR 36.885</w:t>
            </w:r>
            <w:r w:rsidR="0048170F">
              <w:rPr>
                <w:rFonts w:ascii="Times New Roman" w:hAnsi="Times New Roman"/>
                <w:iCs/>
                <w:lang w:val="en-US" w:eastAsia="zh-CN"/>
              </w:rPr>
              <w:t>[7]</w:t>
            </w:r>
            <w:r w:rsidR="003B468B" w:rsidRPr="003B468B">
              <w:rPr>
                <w:rFonts w:ascii="Times New Roman" w:hAnsi="Times New Roman"/>
                <w:iCs/>
                <w:lang w:val="en-US" w:eastAsia="zh-CN"/>
              </w:rPr>
              <w:t>)</w:t>
            </w:r>
            <w:r w:rsidR="00564824">
              <w:rPr>
                <w:rFonts w:ascii="Times New Roman" w:hAnsi="Times New Roman"/>
                <w:iCs/>
                <w:lang w:val="en-US" w:eastAsia="zh-CN"/>
              </w:rPr>
              <w:t xml:space="preserve">, </w:t>
            </w:r>
            <w:r w:rsidR="00564824" w:rsidRPr="00564824">
              <w:rPr>
                <w:rFonts w:ascii="Times New Roman" w:hAnsi="Times New Roman"/>
                <w:iCs/>
                <w:lang w:val="en-US" w:eastAsia="zh-CN"/>
              </w:rPr>
              <w:t>Inter-BS distance</w:t>
            </w:r>
            <w:r w:rsidR="00564824">
              <w:rPr>
                <w:rFonts w:ascii="Times New Roman" w:hAnsi="Times New Roman"/>
                <w:iCs/>
                <w:lang w:val="en-US" w:eastAsia="zh-CN"/>
              </w:rPr>
              <w:t xml:space="preserve">: </w:t>
            </w:r>
            <w:r w:rsidR="00D82118" w:rsidRPr="00D82118">
              <w:rPr>
                <w:rFonts w:ascii="Times New Roman" w:hAnsi="Times New Roman"/>
                <w:iCs/>
                <w:lang w:val="en-US" w:eastAsia="zh-CN"/>
              </w:rPr>
              <w:t xml:space="preserve">Inter Macro: </w:t>
            </w:r>
            <w:r w:rsidR="00AB3415" w:rsidRPr="00AB3415">
              <w:rPr>
                <w:rFonts w:ascii="Times New Roman" w:hAnsi="Times New Roman"/>
                <w:iCs/>
                <w:lang w:val="en-US" w:eastAsia="zh-CN"/>
              </w:rPr>
              <w:t>1732m, 500m (optional)</w:t>
            </w:r>
            <w:r w:rsidR="0090203D">
              <w:rPr>
                <w:rFonts w:ascii="Times New Roman" w:hAnsi="Times New Roman"/>
                <w:iCs/>
                <w:lang w:val="en-US" w:eastAsia="zh-CN"/>
              </w:rPr>
              <w:t xml:space="preserve">, </w:t>
            </w:r>
            <w:r w:rsidR="004F1738" w:rsidRPr="004F1738">
              <w:rPr>
                <w:rFonts w:ascii="Times New Roman" w:hAnsi="Times New Roman"/>
                <w:iCs/>
                <w:lang w:val="en-US" w:eastAsia="zh-CN"/>
              </w:rPr>
              <w:t>UE-type R</w:t>
            </w:r>
            <w:r w:rsidR="002070B0">
              <w:rPr>
                <w:rFonts w:ascii="Times New Roman" w:hAnsi="Times New Roman"/>
                <w:iCs/>
                <w:lang w:val="en-US" w:eastAsia="zh-CN"/>
              </w:rPr>
              <w:t>SU deployment as defined in TR 36.885</w:t>
            </w:r>
          </w:p>
          <w:p w14:paraId="745ECE28" w14:textId="03BB1CAE" w:rsidR="00AB4FC5" w:rsidRPr="007B2C76" w:rsidRDefault="00AB4FC5" w:rsidP="001A045B">
            <w:pPr>
              <w:pStyle w:val="TAC"/>
              <w:jc w:val="left"/>
              <w:rPr>
                <w:rFonts w:ascii="Times New Roman" w:hAnsi="Times New Roman"/>
                <w:iCs/>
                <w:lang w:eastAsia="zh-CN"/>
              </w:rPr>
            </w:pPr>
            <w:r>
              <w:rPr>
                <w:rFonts w:ascii="Times New Roman" w:hAnsi="Times New Roman"/>
                <w:iCs/>
                <w:lang w:val="en-US" w:eastAsia="zh-CN"/>
              </w:rPr>
              <w:t xml:space="preserve">Urban grid: </w:t>
            </w:r>
            <w:r w:rsidR="00520856" w:rsidRPr="00520856">
              <w:rPr>
                <w:rFonts w:ascii="Times New Roman" w:hAnsi="Times New Roman"/>
                <w:iCs/>
                <w:lang w:val="en-US" w:eastAsia="zh-CN"/>
              </w:rPr>
              <w:t>Macro only (with the road configuration in Figure</w:t>
            </w:r>
            <w:r w:rsidR="002561EF">
              <w:rPr>
                <w:rFonts w:ascii="Times New Roman" w:hAnsi="Times New Roman"/>
                <w:iCs/>
                <w:lang w:val="en-US" w:eastAsia="zh-CN"/>
              </w:rPr>
              <w:t xml:space="preserve"> 6.1.9-1 in TR</w:t>
            </w:r>
            <w:r w:rsidR="00F95035">
              <w:rPr>
                <w:rFonts w:ascii="Times New Roman" w:hAnsi="Times New Roman"/>
                <w:iCs/>
                <w:lang w:val="en-US" w:eastAsia="zh-CN"/>
              </w:rPr>
              <w:t xml:space="preserve"> 38.913</w:t>
            </w:r>
            <w:r w:rsidR="0048170F">
              <w:rPr>
                <w:rFonts w:ascii="Times New Roman" w:hAnsi="Times New Roman"/>
                <w:iCs/>
                <w:lang w:val="en-US" w:eastAsia="zh-CN"/>
              </w:rPr>
              <w:t>[6]</w:t>
            </w:r>
            <w:r w:rsidR="00520856" w:rsidRPr="00520856">
              <w:rPr>
                <w:rFonts w:ascii="Times New Roman" w:hAnsi="Times New Roman"/>
                <w:iCs/>
                <w:lang w:val="en-US" w:eastAsia="zh-CN"/>
              </w:rPr>
              <w:t xml:space="preserve"> and BS placement as de</w:t>
            </w:r>
            <w:r w:rsidR="00FA2322">
              <w:rPr>
                <w:rFonts w:ascii="Times New Roman" w:hAnsi="Times New Roman"/>
                <w:iCs/>
                <w:lang w:val="en-US" w:eastAsia="zh-CN"/>
              </w:rPr>
              <w:t>picted in Figure A.1.3-1 in TR 36.885</w:t>
            </w:r>
            <w:r w:rsidR="00520856" w:rsidRPr="00520856">
              <w:rPr>
                <w:rFonts w:ascii="Times New Roman" w:hAnsi="Times New Roman"/>
                <w:iCs/>
                <w:lang w:val="en-US" w:eastAsia="zh-CN"/>
              </w:rPr>
              <w:t>)</w:t>
            </w:r>
            <w:r w:rsidR="007B2C76">
              <w:rPr>
                <w:rFonts w:ascii="Times New Roman" w:hAnsi="Times New Roman"/>
                <w:iCs/>
                <w:lang w:val="en-US" w:eastAsia="zh-CN"/>
              </w:rPr>
              <w:t xml:space="preserve">, </w:t>
            </w:r>
            <w:r w:rsidR="007B2C76" w:rsidRPr="00564824">
              <w:rPr>
                <w:rFonts w:ascii="Times New Roman" w:hAnsi="Times New Roman"/>
                <w:iCs/>
                <w:lang w:val="en-US" w:eastAsia="zh-CN"/>
              </w:rPr>
              <w:t>Inter-BS distance</w:t>
            </w:r>
            <w:r w:rsidR="007B2C76">
              <w:rPr>
                <w:rFonts w:ascii="Times New Roman" w:hAnsi="Times New Roman"/>
                <w:iCs/>
                <w:lang w:val="en-US" w:eastAsia="zh-CN"/>
              </w:rPr>
              <w:t xml:space="preserve">: </w:t>
            </w:r>
            <w:r w:rsidR="007B2C76" w:rsidRPr="00D82118">
              <w:rPr>
                <w:rFonts w:ascii="Times New Roman" w:hAnsi="Times New Roman"/>
                <w:iCs/>
                <w:lang w:val="en-US" w:eastAsia="zh-CN"/>
              </w:rPr>
              <w:t>Inter Macro: 500m</w:t>
            </w:r>
            <w:r w:rsidR="007B2C76">
              <w:rPr>
                <w:rFonts w:ascii="Times New Roman" w:hAnsi="Times New Roman"/>
                <w:iCs/>
                <w:lang w:val="en-US" w:eastAsia="zh-CN"/>
              </w:rPr>
              <w:t xml:space="preserve">, </w:t>
            </w:r>
            <w:r w:rsidR="007B2C76" w:rsidRPr="004F1738">
              <w:rPr>
                <w:rFonts w:ascii="Times New Roman" w:hAnsi="Times New Roman"/>
                <w:iCs/>
                <w:lang w:val="en-US" w:eastAsia="zh-CN"/>
              </w:rPr>
              <w:t>UE-type R</w:t>
            </w:r>
            <w:r w:rsidR="007B2C76">
              <w:rPr>
                <w:rFonts w:ascii="Times New Roman" w:hAnsi="Times New Roman"/>
                <w:iCs/>
                <w:lang w:val="en-US" w:eastAsia="zh-CN"/>
              </w:rPr>
              <w:t>SU deployment as defined in TR 36.885</w:t>
            </w:r>
          </w:p>
        </w:tc>
      </w:tr>
      <w:tr w:rsidR="00BB43B3" w14:paraId="49354730" w14:textId="77777777" w:rsidTr="00BB43B3">
        <w:trPr>
          <w:trHeight w:val="737"/>
          <w:jc w:val="center"/>
        </w:trPr>
        <w:tc>
          <w:tcPr>
            <w:tcW w:w="1428" w:type="pct"/>
            <w:vMerge w:val="restart"/>
            <w:tcBorders>
              <w:top w:val="single" w:sz="4" w:space="0" w:color="000000"/>
              <w:left w:val="single" w:sz="4" w:space="0" w:color="000000"/>
              <w:bottom w:val="single" w:sz="4" w:space="0" w:color="000000"/>
              <w:right w:val="single" w:sz="4" w:space="0" w:color="000000"/>
            </w:tcBorders>
            <w:vAlign w:val="center"/>
          </w:tcPr>
          <w:p w14:paraId="0E9CC521" w14:textId="77777777" w:rsidR="00BB43B3" w:rsidRPr="006F3FC1" w:rsidRDefault="00BB43B3" w:rsidP="001A045B">
            <w:pPr>
              <w:pStyle w:val="0Maintext"/>
              <w:widowControl w:val="0"/>
              <w:rPr>
                <w:lang w:val="en-US" w:eastAsia="zh-CN"/>
              </w:rPr>
            </w:pPr>
            <w:r w:rsidRPr="006F3FC1">
              <w:rPr>
                <w:lang w:val="en-US" w:eastAsia="zh-CN"/>
              </w:rPr>
              <w:t>Sensing target</w:t>
            </w:r>
          </w:p>
        </w:tc>
        <w:tc>
          <w:tcPr>
            <w:tcW w:w="1071" w:type="pct"/>
            <w:tcBorders>
              <w:top w:val="single" w:sz="4" w:space="0" w:color="000000"/>
              <w:left w:val="single" w:sz="4" w:space="0" w:color="000000"/>
              <w:bottom w:val="single" w:sz="4" w:space="0" w:color="000000"/>
              <w:right w:val="single" w:sz="4" w:space="0" w:color="000000"/>
            </w:tcBorders>
            <w:vAlign w:val="center"/>
          </w:tcPr>
          <w:p w14:paraId="2F434441" w14:textId="77777777" w:rsidR="00BB43B3" w:rsidRPr="006F3FC1" w:rsidRDefault="00BB43B3" w:rsidP="001A045B">
            <w:pPr>
              <w:pStyle w:val="TAC"/>
              <w:jc w:val="left"/>
              <w:rPr>
                <w:rFonts w:ascii="Times New Roman" w:hAnsi="Times New Roman"/>
              </w:rPr>
            </w:pPr>
            <w:r w:rsidRPr="006F3FC1">
              <w:rPr>
                <w:rFonts w:ascii="Times New Roman" w:hAnsi="Times New Roman"/>
              </w:rPr>
              <w:t>LOS/NLOS</w:t>
            </w:r>
          </w:p>
        </w:tc>
        <w:tc>
          <w:tcPr>
            <w:tcW w:w="2501" w:type="pct"/>
            <w:tcBorders>
              <w:top w:val="single" w:sz="4" w:space="0" w:color="000000"/>
              <w:left w:val="single" w:sz="4" w:space="0" w:color="000000"/>
              <w:bottom w:val="single" w:sz="4" w:space="0" w:color="000000"/>
              <w:right w:val="single" w:sz="4" w:space="0" w:color="000000"/>
            </w:tcBorders>
            <w:vAlign w:val="center"/>
          </w:tcPr>
          <w:p w14:paraId="429E2D1B" w14:textId="03066252" w:rsidR="00BB43B3" w:rsidRPr="006F3FC1" w:rsidRDefault="00BB43B3" w:rsidP="001A045B">
            <w:pPr>
              <w:pStyle w:val="TAC"/>
              <w:jc w:val="left"/>
              <w:rPr>
                <w:rFonts w:ascii="Times New Roman" w:hAnsi="Times New Roman"/>
                <w:iCs/>
                <w:lang w:val="en-GB" w:eastAsia="zh-CN"/>
              </w:rPr>
            </w:pPr>
            <w:r w:rsidRPr="006F3FC1">
              <w:rPr>
                <w:rFonts w:ascii="Times New Roman" w:hAnsi="Times New Roman"/>
                <w:iCs/>
                <w:lang w:val="en-GB" w:eastAsia="zh-CN"/>
              </w:rPr>
              <w:t>LOS</w:t>
            </w:r>
            <w:r w:rsidR="00D52916">
              <w:rPr>
                <w:rFonts w:ascii="Times New Roman" w:hAnsi="Times New Roman" w:hint="eastAsia"/>
                <w:iCs/>
                <w:lang w:val="en-GB" w:eastAsia="zh-CN"/>
              </w:rPr>
              <w:t>/</w:t>
            </w:r>
            <w:r w:rsidR="00D52916">
              <w:rPr>
                <w:rFonts w:ascii="Times New Roman" w:hAnsi="Times New Roman"/>
                <w:iCs/>
                <w:lang w:val="en-GB" w:eastAsia="zh-CN"/>
              </w:rPr>
              <w:t>NLOS</w:t>
            </w:r>
            <w:r w:rsidRPr="006F3FC1">
              <w:rPr>
                <w:rFonts w:ascii="Times New Roman" w:hAnsi="Times New Roman"/>
                <w:iCs/>
                <w:lang w:val="en-GB" w:eastAsia="zh-CN"/>
              </w:rPr>
              <w:t xml:space="preserve"> condition</w:t>
            </w:r>
            <w:r w:rsidR="00AB6112">
              <w:rPr>
                <w:rFonts w:ascii="Times New Roman" w:hAnsi="Times New Roman"/>
                <w:iCs/>
                <w:lang w:val="en-GB" w:eastAsia="zh-CN"/>
              </w:rPr>
              <w:t>s</w:t>
            </w:r>
          </w:p>
        </w:tc>
      </w:tr>
      <w:tr w:rsidR="00BB43B3" w14:paraId="7C612649" w14:textId="77777777" w:rsidTr="00BB43B3">
        <w:trPr>
          <w:trHeight w:val="737"/>
          <w:jc w:val="center"/>
        </w:trPr>
        <w:tc>
          <w:tcPr>
            <w:tcW w:w="1428" w:type="pct"/>
            <w:vMerge/>
            <w:tcBorders>
              <w:left w:val="single" w:sz="4" w:space="0" w:color="000000"/>
              <w:right w:val="single" w:sz="4" w:space="0" w:color="000000"/>
            </w:tcBorders>
            <w:vAlign w:val="center"/>
          </w:tcPr>
          <w:p w14:paraId="1BF8E93C" w14:textId="77777777" w:rsidR="00BB43B3" w:rsidRPr="006F3FC1" w:rsidRDefault="00BB43B3" w:rsidP="001A045B">
            <w:pPr>
              <w:pStyle w:val="0Maintext"/>
              <w:widowControl w:val="0"/>
              <w:rPr>
                <w:lang w:val="en-US"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371872BF" w14:textId="77777777" w:rsidR="00BB43B3" w:rsidRPr="006F3FC1" w:rsidRDefault="00BB43B3" w:rsidP="001A045B">
            <w:pPr>
              <w:pStyle w:val="TAC"/>
              <w:jc w:val="left"/>
              <w:rPr>
                <w:rFonts w:ascii="Times New Roman" w:hAnsi="Times New Roman"/>
              </w:rPr>
            </w:pPr>
            <w:r w:rsidRPr="006F3FC1">
              <w:rPr>
                <w:rFonts w:ascii="Times New Roman" w:hAnsi="Times New Roman"/>
              </w:rPr>
              <w:t>Outdoor/indoor</w:t>
            </w:r>
          </w:p>
        </w:tc>
        <w:tc>
          <w:tcPr>
            <w:tcW w:w="2501" w:type="pct"/>
            <w:tcBorders>
              <w:top w:val="single" w:sz="4" w:space="0" w:color="000000"/>
              <w:left w:val="single" w:sz="4" w:space="0" w:color="000000"/>
              <w:bottom w:val="single" w:sz="4" w:space="0" w:color="000000"/>
              <w:right w:val="single" w:sz="4" w:space="0" w:color="000000"/>
            </w:tcBorders>
            <w:vAlign w:val="center"/>
          </w:tcPr>
          <w:p w14:paraId="3FF6DBF5" w14:textId="77777777" w:rsidR="00BB43B3" w:rsidRPr="006F3FC1" w:rsidRDefault="00BB43B3" w:rsidP="001A045B">
            <w:pPr>
              <w:pStyle w:val="TAC"/>
              <w:jc w:val="left"/>
              <w:rPr>
                <w:rFonts w:ascii="Times New Roman" w:hAnsi="Times New Roman"/>
                <w:iCs/>
                <w:lang w:val="en-GB" w:eastAsia="zh-CN"/>
              </w:rPr>
            </w:pPr>
            <w:r w:rsidRPr="006F3FC1">
              <w:rPr>
                <w:rFonts w:ascii="Times New Roman" w:hAnsi="Times New Roman"/>
                <w:iCs/>
                <w:lang w:val="en-GB" w:eastAsia="zh-CN"/>
              </w:rPr>
              <w:t>Outdoor</w:t>
            </w:r>
          </w:p>
        </w:tc>
      </w:tr>
      <w:tr w:rsidR="00BB43B3" w14:paraId="20778FC7" w14:textId="77777777" w:rsidTr="00C700B3">
        <w:trPr>
          <w:trHeight w:val="621"/>
          <w:jc w:val="center"/>
        </w:trPr>
        <w:tc>
          <w:tcPr>
            <w:tcW w:w="1428" w:type="pct"/>
            <w:vMerge/>
            <w:tcBorders>
              <w:left w:val="single" w:sz="4" w:space="0" w:color="000000"/>
              <w:right w:val="single" w:sz="4" w:space="0" w:color="000000"/>
            </w:tcBorders>
            <w:vAlign w:val="center"/>
          </w:tcPr>
          <w:p w14:paraId="3606A805"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8689811" w14:textId="77777777" w:rsidR="00BB43B3" w:rsidRPr="006F3FC1" w:rsidRDefault="00BB43B3" w:rsidP="001A045B">
            <w:pPr>
              <w:pStyle w:val="TAC"/>
              <w:jc w:val="left"/>
              <w:rPr>
                <w:rFonts w:ascii="Times New Roman" w:hAnsi="Times New Roman"/>
              </w:rPr>
            </w:pPr>
            <w:r w:rsidRPr="006F3FC1">
              <w:rPr>
                <w:rFonts w:ascii="Times New Roman" w:hAnsi="Times New Roman"/>
              </w:rPr>
              <w:t>3D mobility</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3E3B3B0" w14:textId="322264F7" w:rsidR="00BB43B3" w:rsidRDefault="00B93E0A" w:rsidP="001A045B">
            <w:pPr>
              <w:pStyle w:val="TAC"/>
              <w:jc w:val="left"/>
              <w:rPr>
                <w:rFonts w:ascii="Times New Roman" w:hAnsi="Times New Roman"/>
                <w:iCs/>
              </w:rPr>
            </w:pPr>
            <w:r>
              <w:rPr>
                <w:rFonts w:ascii="Times New Roman" w:hAnsi="Times New Roman"/>
                <w:iCs/>
              </w:rPr>
              <w:t>Highway:</w:t>
            </w:r>
            <w:r w:rsidR="00593FF1">
              <w:rPr>
                <w:rFonts w:ascii="Times New Roman" w:hAnsi="Times New Roman"/>
                <w:iCs/>
              </w:rPr>
              <w:t xml:space="preserve"> </w:t>
            </w:r>
            <w:r w:rsidR="006A183B" w:rsidRPr="006A183B">
              <w:rPr>
                <w:rFonts w:ascii="Times New Roman" w:hAnsi="Times New Roman"/>
                <w:iCs/>
              </w:rPr>
              <w:t>{20,30,40,60,70,80,100,140}km/h</w:t>
            </w:r>
            <w:r w:rsidR="004522EB">
              <w:rPr>
                <w:rFonts w:ascii="Times New Roman" w:hAnsi="Times New Roman"/>
                <w:iCs/>
              </w:rPr>
              <w:t xml:space="preserve"> along lane(s)</w:t>
            </w:r>
            <w:r w:rsidR="008567AE">
              <w:rPr>
                <w:rFonts w:ascii="Times New Roman" w:hAnsi="Times New Roman"/>
                <w:iCs/>
              </w:rPr>
              <w:t xml:space="preserve">, </w:t>
            </w:r>
            <w:bookmarkStart w:id="2" w:name="OLE_LINK1"/>
            <w:bookmarkStart w:id="3" w:name="OLE_LINK2"/>
            <w:r w:rsidR="00E153E9">
              <w:rPr>
                <w:rFonts w:ascii="Times New Roman" w:hAnsi="Times New Roman"/>
                <w:iCs/>
              </w:rPr>
              <w:t xml:space="preserve">0km/h </w:t>
            </w:r>
            <w:r w:rsidR="006056EA">
              <w:rPr>
                <w:rFonts w:ascii="Times New Roman" w:hAnsi="Times New Roman"/>
                <w:iCs/>
              </w:rPr>
              <w:t>otherwise</w:t>
            </w:r>
            <w:bookmarkEnd w:id="2"/>
            <w:bookmarkEnd w:id="3"/>
            <w:r w:rsidR="006056EA">
              <w:rPr>
                <w:rFonts w:ascii="Times New Roman" w:hAnsi="Times New Roman"/>
                <w:iCs/>
              </w:rPr>
              <w:t>;</w:t>
            </w:r>
          </w:p>
          <w:p w14:paraId="1F9E8C42" w14:textId="23F8CAF7" w:rsidR="0026772E" w:rsidRPr="006F3FC1" w:rsidRDefault="0082347C" w:rsidP="001A045B">
            <w:pPr>
              <w:pStyle w:val="TAC"/>
              <w:jc w:val="left"/>
              <w:rPr>
                <w:rFonts w:ascii="Times New Roman" w:hAnsi="Times New Roman"/>
                <w:iCs/>
              </w:rPr>
            </w:pPr>
            <w:r>
              <w:rPr>
                <w:rFonts w:ascii="Times New Roman" w:hAnsi="Times New Roman"/>
                <w:iCs/>
              </w:rPr>
              <w:t xml:space="preserve">Urban grid: </w:t>
            </w:r>
            <w:r w:rsidR="00450301" w:rsidRPr="00450301">
              <w:rPr>
                <w:rFonts w:ascii="Times New Roman" w:hAnsi="Times New Roman"/>
                <w:iCs/>
              </w:rPr>
              <w:t>{15,20,50,60}km/h</w:t>
            </w:r>
            <w:r w:rsidR="00450301">
              <w:rPr>
                <w:rFonts w:ascii="Times New Roman" w:hAnsi="Times New Roman"/>
                <w:iCs/>
              </w:rPr>
              <w:t xml:space="preserve"> along lane</w:t>
            </w:r>
            <w:r w:rsidR="006D45FD">
              <w:rPr>
                <w:rFonts w:ascii="Times New Roman" w:hAnsi="Times New Roman"/>
                <w:iCs/>
              </w:rPr>
              <w:t>(s)</w:t>
            </w:r>
            <w:r w:rsidR="006056EA">
              <w:rPr>
                <w:rFonts w:ascii="Times New Roman" w:hAnsi="Times New Roman"/>
                <w:iCs/>
              </w:rPr>
              <w:t>, 0km/h otherwise</w:t>
            </w:r>
          </w:p>
        </w:tc>
      </w:tr>
      <w:tr w:rsidR="00BB43B3" w14:paraId="034B3DE3" w14:textId="77777777" w:rsidTr="00CA5228">
        <w:trPr>
          <w:trHeight w:val="621"/>
          <w:jc w:val="center"/>
        </w:trPr>
        <w:tc>
          <w:tcPr>
            <w:tcW w:w="1428" w:type="pct"/>
            <w:vMerge/>
            <w:tcBorders>
              <w:left w:val="single" w:sz="4" w:space="0" w:color="000000"/>
              <w:right w:val="single" w:sz="4" w:space="0" w:color="000000"/>
            </w:tcBorders>
            <w:vAlign w:val="center"/>
          </w:tcPr>
          <w:p w14:paraId="25D389EE"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F5F319F" w14:textId="77777777" w:rsidR="00BB43B3" w:rsidRPr="006F3FC1" w:rsidRDefault="00BB43B3" w:rsidP="001A045B">
            <w:pPr>
              <w:pStyle w:val="TAC"/>
              <w:jc w:val="left"/>
              <w:rPr>
                <w:rFonts w:ascii="Times New Roman" w:hAnsi="Times New Roman"/>
              </w:rPr>
            </w:pPr>
            <w:r w:rsidRPr="006F3FC1">
              <w:rPr>
                <w:rFonts w:ascii="Times New Roman" w:hAnsi="Times New Roman"/>
              </w:rPr>
              <w:t>3D distribution</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41FF8983" w14:textId="77777777" w:rsidR="00BB43B3" w:rsidRPr="006F3FC1" w:rsidRDefault="00BB43B3" w:rsidP="001A045B">
            <w:pPr>
              <w:pStyle w:val="TAC"/>
              <w:jc w:val="left"/>
              <w:rPr>
                <w:rFonts w:ascii="Times New Roman" w:hAnsi="Times New Roman"/>
                <w:iCs/>
                <w:lang w:val="en-US"/>
              </w:rPr>
            </w:pPr>
            <w:r w:rsidRPr="006F3FC1">
              <w:rPr>
                <w:rFonts w:ascii="Times New Roman" w:hAnsi="Times New Roman"/>
                <w:iCs/>
                <w:lang w:val="en-US"/>
              </w:rPr>
              <w:t>Uniform, object type distribution based on 37.885</w:t>
            </w:r>
          </w:p>
        </w:tc>
      </w:tr>
      <w:tr w:rsidR="00BB43B3" w14:paraId="4E860841" w14:textId="77777777" w:rsidTr="00BB43B3">
        <w:trPr>
          <w:trHeight w:val="621"/>
          <w:jc w:val="center"/>
        </w:trPr>
        <w:tc>
          <w:tcPr>
            <w:tcW w:w="1428" w:type="pct"/>
            <w:vMerge/>
            <w:tcBorders>
              <w:left w:val="single" w:sz="4" w:space="0" w:color="000000"/>
              <w:right w:val="single" w:sz="4" w:space="0" w:color="000000"/>
            </w:tcBorders>
            <w:vAlign w:val="center"/>
          </w:tcPr>
          <w:p w14:paraId="7891D207"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vAlign w:val="center"/>
          </w:tcPr>
          <w:p w14:paraId="0D3348F7" w14:textId="77777777" w:rsidR="00BB43B3" w:rsidRPr="006F3FC1" w:rsidRDefault="00BB43B3" w:rsidP="001A045B">
            <w:pPr>
              <w:pStyle w:val="TAC"/>
              <w:jc w:val="left"/>
              <w:rPr>
                <w:rFonts w:ascii="Times New Roman" w:eastAsia="等线" w:hAnsi="Times New Roman"/>
                <w:lang w:val="en-US" w:eastAsia="zh-CN"/>
              </w:rPr>
            </w:pPr>
            <w:r w:rsidRPr="006F3FC1">
              <w:rPr>
                <w:rFonts w:ascii="Times New Roman" w:hAnsi="Times New Roman"/>
              </w:rPr>
              <w:t>Orientation</w:t>
            </w:r>
          </w:p>
        </w:tc>
        <w:tc>
          <w:tcPr>
            <w:tcW w:w="2501" w:type="pct"/>
            <w:tcBorders>
              <w:top w:val="single" w:sz="4" w:space="0" w:color="000000"/>
              <w:left w:val="single" w:sz="4" w:space="0" w:color="000000"/>
              <w:bottom w:val="single" w:sz="4" w:space="0" w:color="000000"/>
              <w:right w:val="single" w:sz="4" w:space="0" w:color="000000"/>
            </w:tcBorders>
            <w:vAlign w:val="center"/>
          </w:tcPr>
          <w:p w14:paraId="0382DDDD" w14:textId="4895A35C" w:rsidR="00BB43B3" w:rsidRPr="006F3FC1" w:rsidRDefault="00E21720" w:rsidP="001A045B">
            <w:pPr>
              <w:pStyle w:val="TAC"/>
              <w:jc w:val="left"/>
              <w:rPr>
                <w:rFonts w:ascii="Times New Roman" w:eastAsia="等线" w:hAnsi="Times New Roman"/>
                <w:iCs/>
                <w:lang w:val="en-US" w:eastAsia="zh-CN"/>
              </w:rPr>
            </w:pPr>
            <w:r>
              <w:rPr>
                <w:rFonts w:ascii="Times New Roman" w:eastAsia="等线" w:hAnsi="Times New Roman"/>
                <w:iCs/>
                <w:lang w:val="en-US" w:eastAsia="zh-CN"/>
              </w:rPr>
              <w:t>L</w:t>
            </w:r>
            <w:r w:rsidR="00BB43B3" w:rsidRPr="006F3FC1">
              <w:rPr>
                <w:rFonts w:ascii="Times New Roman" w:eastAsia="等线" w:hAnsi="Times New Roman"/>
                <w:iCs/>
                <w:lang w:val="en-US" w:eastAsia="zh-CN"/>
              </w:rPr>
              <w:t>ane</w:t>
            </w:r>
            <w:r>
              <w:rPr>
                <w:rFonts w:ascii="Times New Roman" w:eastAsia="等线" w:hAnsi="Times New Roman"/>
                <w:iCs/>
                <w:lang w:val="en-US" w:eastAsia="zh-CN"/>
              </w:rPr>
              <w:t xml:space="preserve"> direction</w:t>
            </w:r>
          </w:p>
        </w:tc>
      </w:tr>
      <w:tr w:rsidR="00BB43B3" w14:paraId="4D44D0C1" w14:textId="77777777" w:rsidTr="009B5359">
        <w:trPr>
          <w:trHeight w:val="621"/>
          <w:jc w:val="center"/>
        </w:trPr>
        <w:tc>
          <w:tcPr>
            <w:tcW w:w="1428" w:type="pct"/>
            <w:vMerge/>
            <w:tcBorders>
              <w:left w:val="single" w:sz="4" w:space="0" w:color="000000"/>
              <w:right w:val="single" w:sz="4" w:space="0" w:color="000000"/>
            </w:tcBorders>
            <w:vAlign w:val="center"/>
          </w:tcPr>
          <w:p w14:paraId="06F77C75" w14:textId="77777777" w:rsidR="00BB43B3" w:rsidRPr="006F3FC1" w:rsidRDefault="00BB43B3" w:rsidP="001A045B">
            <w:pPr>
              <w:widowControl w:val="0"/>
              <w:rPr>
                <w:rFonts w:eastAsia="Malgun Gothic"/>
                <w:lang w:eastAsia="zh-CN"/>
              </w:rPr>
            </w:pPr>
          </w:p>
        </w:tc>
        <w:tc>
          <w:tcPr>
            <w:tcW w:w="107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F6E5BFC" w14:textId="77777777" w:rsidR="00BB43B3" w:rsidRPr="006F3FC1" w:rsidRDefault="00BB43B3" w:rsidP="001A045B">
            <w:pPr>
              <w:pStyle w:val="TAC"/>
              <w:jc w:val="left"/>
              <w:rPr>
                <w:rFonts w:ascii="Times New Roman" w:eastAsia="等线" w:hAnsi="Times New Roman"/>
                <w:lang w:val="en-US" w:eastAsia="zh-CN"/>
              </w:rPr>
            </w:pPr>
            <w:r w:rsidRPr="006F3FC1">
              <w:rPr>
                <w:rFonts w:ascii="Times New Roman" w:eastAsia="等线" w:hAnsi="Times New Roman"/>
                <w:lang w:val="en-US" w:eastAsia="zh-CN"/>
              </w:rPr>
              <w:t>Physical characteristics (e.g., size)</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7CBB754" w14:textId="77777777" w:rsidR="00BB43B3" w:rsidRPr="006F3FC1" w:rsidRDefault="00BB43B3" w:rsidP="001A045B">
            <w:pPr>
              <w:pStyle w:val="TAC"/>
              <w:jc w:val="left"/>
              <w:rPr>
                <w:rFonts w:ascii="Times New Roman" w:hAnsi="Times New Roman"/>
                <w:iCs/>
                <w:szCs w:val="21"/>
                <w:lang w:val="en-GB" w:eastAsia="zh-CN"/>
              </w:rPr>
            </w:pPr>
            <w:r w:rsidRPr="006F3FC1">
              <w:rPr>
                <w:rFonts w:ascii="Times New Roman" w:hAnsi="Times New Roman"/>
                <w:iCs/>
                <w:szCs w:val="21"/>
                <w:lang w:val="en-GB" w:eastAsia="zh-CN"/>
              </w:rPr>
              <w:t>Automotive object size/type(s) per 37.885</w:t>
            </w:r>
          </w:p>
        </w:tc>
      </w:tr>
      <w:tr w:rsidR="00BB43B3" w14:paraId="19386506" w14:textId="77777777" w:rsidTr="00BB43B3">
        <w:trPr>
          <w:trHeight w:val="621"/>
          <w:jc w:val="center"/>
        </w:trPr>
        <w:tc>
          <w:tcPr>
            <w:tcW w:w="2499" w:type="pct"/>
            <w:gridSpan w:val="2"/>
            <w:tcBorders>
              <w:top w:val="single" w:sz="4" w:space="0" w:color="000000"/>
              <w:left w:val="single" w:sz="4" w:space="0" w:color="000000"/>
              <w:bottom w:val="single" w:sz="4" w:space="0" w:color="000000"/>
              <w:right w:val="single" w:sz="4" w:space="0" w:color="000000"/>
            </w:tcBorders>
            <w:vAlign w:val="center"/>
          </w:tcPr>
          <w:p w14:paraId="3BC7E66D" w14:textId="7C254262" w:rsidR="00BB43B3" w:rsidRPr="006F3FC1" w:rsidRDefault="00BB43B3" w:rsidP="001A045B">
            <w:pPr>
              <w:pStyle w:val="0Maintext"/>
              <w:widowControl w:val="0"/>
              <w:rPr>
                <w:lang w:val="en-US" w:eastAsia="zh-CN"/>
              </w:rPr>
            </w:pPr>
            <w:r w:rsidRPr="006F3FC1">
              <w:rPr>
                <w:lang w:val="en-US" w:eastAsia="zh-CN"/>
              </w:rPr>
              <w:t>Minimum 3D distances between pairs of Tx/Rx/sensing target/</w:t>
            </w:r>
          </w:p>
        </w:tc>
        <w:tc>
          <w:tcPr>
            <w:tcW w:w="2501" w:type="pct"/>
            <w:tcBorders>
              <w:top w:val="single" w:sz="4" w:space="0" w:color="000000"/>
              <w:left w:val="single" w:sz="4" w:space="0" w:color="000000"/>
              <w:bottom w:val="single" w:sz="4" w:space="0" w:color="000000"/>
              <w:right w:val="single" w:sz="4" w:space="0" w:color="000000"/>
            </w:tcBorders>
            <w:vAlign w:val="center"/>
          </w:tcPr>
          <w:p w14:paraId="6822C6FA" w14:textId="04F24C51" w:rsidR="00BB43B3" w:rsidRPr="006F3FC1" w:rsidRDefault="00DE37B6" w:rsidP="001A045B">
            <w:pPr>
              <w:pStyle w:val="TAC"/>
              <w:jc w:val="left"/>
              <w:rPr>
                <w:rFonts w:ascii="Times New Roman" w:hAnsi="Times New Roman"/>
                <w:iCs/>
                <w:szCs w:val="21"/>
                <w:lang w:val="en-US" w:eastAsia="zh-CN"/>
              </w:rPr>
            </w:pPr>
            <w:r w:rsidRPr="00DE37B6">
              <w:rPr>
                <w:rFonts w:ascii="Times New Roman" w:hAnsi="Times New Roman"/>
                <w:lang w:val="fr-FR"/>
              </w:rPr>
              <w:t xml:space="preserve">Min. distance </w:t>
            </w:r>
            <w:proofErr w:type="spellStart"/>
            <w:r w:rsidRPr="00DE37B6">
              <w:rPr>
                <w:rFonts w:ascii="Times New Roman" w:hAnsi="Times New Roman"/>
                <w:lang w:val="fr-FR"/>
              </w:rPr>
              <w:t>is</w:t>
            </w:r>
            <w:proofErr w:type="spellEnd"/>
            <w:r w:rsidRPr="00DE37B6">
              <w:rPr>
                <w:rFonts w:ascii="Times New Roman" w:hAnsi="Times New Roman"/>
                <w:lang w:val="fr-FR"/>
              </w:rPr>
              <w:t xml:space="preserve"> </w:t>
            </w:r>
            <w:proofErr w:type="spellStart"/>
            <w:r w:rsidRPr="00DE37B6">
              <w:rPr>
                <w:rFonts w:ascii="Times New Roman" w:hAnsi="Times New Roman"/>
                <w:lang w:val="fr-FR"/>
              </w:rPr>
              <w:t>larger</w:t>
            </w:r>
            <w:proofErr w:type="spellEnd"/>
            <w:r w:rsidRPr="00DE37B6">
              <w:rPr>
                <w:rFonts w:ascii="Times New Roman" w:hAnsi="Times New Roman"/>
                <w:lang w:val="fr-FR"/>
              </w:rPr>
              <w:t xml:space="preserve"> </w:t>
            </w:r>
            <w:proofErr w:type="spellStart"/>
            <w:r w:rsidRPr="00DE37B6">
              <w:rPr>
                <w:rFonts w:ascii="Times New Roman" w:hAnsi="Times New Roman"/>
                <w:lang w:val="fr-FR"/>
              </w:rPr>
              <w:t>than</w:t>
            </w:r>
            <w:proofErr w:type="spellEnd"/>
            <w:r w:rsidRPr="00DE37B6">
              <w:rPr>
                <w:rFonts w:ascii="Times New Roman" w:hAnsi="Times New Roman"/>
                <w:lang w:val="fr-FR"/>
              </w:rPr>
              <w:t xml:space="preserve"> the min. far-</w:t>
            </w:r>
            <w:proofErr w:type="spellStart"/>
            <w:r w:rsidRPr="00DE37B6">
              <w:rPr>
                <w:rFonts w:ascii="Times New Roman" w:hAnsi="Times New Roman"/>
                <w:lang w:val="fr-FR"/>
              </w:rPr>
              <w:t>field</w:t>
            </w:r>
            <w:proofErr w:type="spellEnd"/>
            <w:r w:rsidRPr="00DE37B6">
              <w:rPr>
                <w:rFonts w:ascii="Times New Roman" w:hAnsi="Times New Roman"/>
                <w:lang w:val="fr-FR"/>
              </w:rPr>
              <w:t xml:space="preserve"> distance of the </w:t>
            </w:r>
            <w:proofErr w:type="spellStart"/>
            <w:r w:rsidRPr="00DE37B6">
              <w:rPr>
                <w:rFonts w:ascii="Times New Roman" w:hAnsi="Times New Roman"/>
                <w:lang w:val="fr-FR"/>
              </w:rPr>
              <w:t>sensing</w:t>
            </w:r>
            <w:proofErr w:type="spellEnd"/>
            <w:r w:rsidRPr="00DE37B6">
              <w:rPr>
                <w:rFonts w:ascii="Times New Roman" w:hAnsi="Times New Roman"/>
                <w:lang w:val="fr-FR"/>
              </w:rPr>
              <w:t xml:space="preserve"> </w:t>
            </w:r>
            <w:proofErr w:type="spellStart"/>
            <w:r w:rsidRPr="00DE37B6">
              <w:rPr>
                <w:rFonts w:ascii="Times New Roman" w:hAnsi="Times New Roman"/>
                <w:lang w:val="fr-FR"/>
              </w:rPr>
              <w:t>Tx</w:t>
            </w:r>
            <w:proofErr w:type="spellEnd"/>
            <w:r w:rsidRPr="00DE37B6">
              <w:rPr>
                <w:rFonts w:ascii="Times New Roman" w:hAnsi="Times New Roman"/>
                <w:lang w:val="fr-FR"/>
              </w:rPr>
              <w:t>/</w:t>
            </w:r>
            <w:proofErr w:type="spellStart"/>
            <w:r w:rsidRPr="00DE37B6">
              <w:rPr>
                <w:rFonts w:ascii="Times New Roman" w:hAnsi="Times New Roman"/>
                <w:lang w:val="fr-FR"/>
              </w:rPr>
              <w:t>Rx</w:t>
            </w:r>
            <w:proofErr w:type="spellEnd"/>
          </w:p>
        </w:tc>
      </w:tr>
      <w:tr w:rsidR="00BB43B3" w14:paraId="6F25E4B7" w14:textId="77777777" w:rsidTr="00F95951">
        <w:trPr>
          <w:trHeight w:val="621"/>
          <w:jc w:val="center"/>
        </w:trPr>
        <w:tc>
          <w:tcPr>
            <w:tcW w:w="2499" w:type="pct"/>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238868DB" w14:textId="7729A145" w:rsidR="00BB43B3" w:rsidRPr="006F3FC1" w:rsidRDefault="00BB43B3" w:rsidP="001A045B">
            <w:pPr>
              <w:pStyle w:val="0Maintext"/>
              <w:widowControl w:val="0"/>
              <w:rPr>
                <w:lang w:val="en-US" w:eastAsia="zh-CN"/>
              </w:rPr>
            </w:pPr>
            <w:r w:rsidRPr="006F3FC1">
              <w:rPr>
                <w:lang w:val="en-US" w:eastAsia="zh-CN"/>
              </w:rPr>
              <w:t>Minimu</w:t>
            </w:r>
            <w:r w:rsidR="00E90A46">
              <w:rPr>
                <w:lang w:val="en-US" w:eastAsia="zh-CN"/>
              </w:rPr>
              <w:t xml:space="preserve">m 3D distances between </w:t>
            </w:r>
            <w:r w:rsidRPr="006F3FC1">
              <w:rPr>
                <w:lang w:val="en-US" w:eastAsia="zh-CN"/>
              </w:rPr>
              <w:t>sensing targets</w:t>
            </w:r>
          </w:p>
        </w:tc>
        <w:tc>
          <w:tcPr>
            <w:tcW w:w="250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432B4C96" w14:textId="343F3471" w:rsidR="00BB43B3" w:rsidRPr="006F3FC1" w:rsidRDefault="0000351D" w:rsidP="001A045B">
            <w:pPr>
              <w:pStyle w:val="TAC"/>
              <w:jc w:val="left"/>
              <w:rPr>
                <w:rFonts w:ascii="Times New Roman" w:hAnsi="Times New Roman"/>
                <w:lang w:val="fr-FR"/>
              </w:rPr>
            </w:pPr>
            <w:proofErr w:type="gramStart"/>
            <w:r w:rsidRPr="0000351D">
              <w:rPr>
                <w:rFonts w:ascii="Times New Roman" w:hAnsi="Times New Roman"/>
                <w:lang w:val="fr-FR"/>
              </w:rPr>
              <w:t>max</w:t>
            </w:r>
            <w:proofErr w:type="gramEnd"/>
            <w:r w:rsidRPr="0000351D">
              <w:rPr>
                <w:rFonts w:ascii="Times New Roman" w:hAnsi="Times New Roman"/>
                <w:lang w:val="fr-FR"/>
              </w:rPr>
              <w:t xml:space="preserve"> {2 </w:t>
            </w:r>
            <w:proofErr w:type="spellStart"/>
            <w:r w:rsidRPr="0000351D">
              <w:rPr>
                <w:rFonts w:ascii="Times New Roman" w:hAnsi="Times New Roman"/>
                <w:lang w:val="fr-FR"/>
              </w:rPr>
              <w:t>meter</w:t>
            </w:r>
            <w:proofErr w:type="spellEnd"/>
            <w:r w:rsidRPr="0000351D">
              <w:rPr>
                <w:rFonts w:ascii="Times New Roman" w:hAnsi="Times New Roman"/>
                <w:lang w:val="fr-FR"/>
              </w:rPr>
              <w:t xml:space="preserve">, an </w:t>
            </w:r>
            <w:proofErr w:type="spellStart"/>
            <w:r w:rsidRPr="0000351D">
              <w:rPr>
                <w:rFonts w:ascii="Times New Roman" w:hAnsi="Times New Roman"/>
                <w:lang w:val="fr-FR"/>
              </w:rPr>
              <w:t>exponential</w:t>
            </w:r>
            <w:proofErr w:type="spellEnd"/>
            <w:r w:rsidRPr="0000351D">
              <w:rPr>
                <w:rFonts w:ascii="Times New Roman" w:hAnsi="Times New Roman"/>
                <w:lang w:val="fr-FR"/>
              </w:rPr>
              <w:t xml:space="preserve"> </w:t>
            </w:r>
            <w:proofErr w:type="spellStart"/>
            <w:r w:rsidRPr="0000351D">
              <w:rPr>
                <w:rFonts w:ascii="Times New Roman" w:hAnsi="Times New Roman"/>
                <w:lang w:val="fr-FR"/>
              </w:rPr>
              <w:t>random</w:t>
            </w:r>
            <w:proofErr w:type="spellEnd"/>
            <w:r w:rsidRPr="0000351D">
              <w:rPr>
                <w:rFonts w:ascii="Times New Roman" w:hAnsi="Times New Roman"/>
                <w:lang w:val="fr-FR"/>
              </w:rPr>
              <w:t xml:space="preserve"> variable </w:t>
            </w:r>
            <w:proofErr w:type="spellStart"/>
            <w:r w:rsidRPr="0000351D">
              <w:rPr>
                <w:rFonts w:ascii="Times New Roman" w:hAnsi="Times New Roman"/>
                <w:lang w:val="fr-FR"/>
              </w:rPr>
              <w:t>with</w:t>
            </w:r>
            <w:proofErr w:type="spellEnd"/>
            <w:r w:rsidRPr="0000351D">
              <w:rPr>
                <w:rFonts w:ascii="Times New Roman" w:hAnsi="Times New Roman"/>
                <w:lang w:val="fr-FR"/>
              </w:rPr>
              <w:t xml:space="preserve"> the </w:t>
            </w:r>
            <w:proofErr w:type="spellStart"/>
            <w:r w:rsidRPr="0000351D">
              <w:rPr>
                <w:rFonts w:ascii="Times New Roman" w:hAnsi="Times New Roman"/>
                <w:lang w:val="fr-FR"/>
              </w:rPr>
              <w:t>average</w:t>
            </w:r>
            <w:proofErr w:type="spellEnd"/>
            <w:r w:rsidRPr="0000351D">
              <w:rPr>
                <w:rFonts w:ascii="Times New Roman" w:hAnsi="Times New Roman"/>
                <w:lang w:val="fr-FR"/>
              </w:rPr>
              <w:t xml:space="preserve"> of the speed * 2 sec}</w:t>
            </w:r>
          </w:p>
        </w:tc>
      </w:tr>
      <w:tr w:rsidR="00BB43B3" w14:paraId="388AA5B4" w14:textId="77777777" w:rsidTr="00BB43B3">
        <w:trPr>
          <w:trHeight w:val="621"/>
          <w:jc w:val="center"/>
        </w:trPr>
        <w:tc>
          <w:tcPr>
            <w:tcW w:w="2499" w:type="pct"/>
            <w:gridSpan w:val="2"/>
            <w:tcBorders>
              <w:top w:val="single" w:sz="4" w:space="0" w:color="000000"/>
              <w:left w:val="single" w:sz="4" w:space="0" w:color="000000"/>
              <w:bottom w:val="single" w:sz="4" w:space="0" w:color="000000"/>
              <w:right w:val="single" w:sz="4" w:space="0" w:color="000000"/>
            </w:tcBorders>
            <w:vAlign w:val="center"/>
          </w:tcPr>
          <w:p w14:paraId="1BC43299" w14:textId="77777777" w:rsidR="00BB43B3" w:rsidRPr="006F3FC1" w:rsidRDefault="00BB43B3" w:rsidP="001A045B">
            <w:pPr>
              <w:pStyle w:val="0Maintext"/>
              <w:widowControl w:val="0"/>
              <w:rPr>
                <w:lang w:val="en-US" w:eastAsia="zh-CN"/>
              </w:rPr>
            </w:pPr>
            <w:r w:rsidRPr="006F3FC1">
              <w:rPr>
                <w:lang w:val="en-US" w:eastAsia="zh-CN"/>
              </w:rPr>
              <w:t>[Unintended/Environment objects, e.g., types, characteristics, mobility, distribution, etc.]</w:t>
            </w:r>
          </w:p>
        </w:tc>
        <w:tc>
          <w:tcPr>
            <w:tcW w:w="2501" w:type="pct"/>
            <w:tcBorders>
              <w:top w:val="single" w:sz="4" w:space="0" w:color="000000"/>
              <w:left w:val="single" w:sz="4" w:space="0" w:color="000000"/>
              <w:bottom w:val="single" w:sz="4" w:space="0" w:color="000000"/>
              <w:right w:val="single" w:sz="4" w:space="0" w:color="000000"/>
            </w:tcBorders>
            <w:vAlign w:val="center"/>
          </w:tcPr>
          <w:p w14:paraId="50D5E3A2" w14:textId="77777777" w:rsidR="00BB43B3" w:rsidRPr="006F3FC1" w:rsidRDefault="00BB43B3" w:rsidP="001A045B">
            <w:pPr>
              <w:pStyle w:val="TAC"/>
              <w:jc w:val="left"/>
              <w:rPr>
                <w:rFonts w:ascii="Times New Roman" w:hAnsi="Times New Roman"/>
                <w:lang w:val="fr-FR"/>
              </w:rPr>
            </w:pPr>
            <w:r w:rsidRPr="006F3FC1">
              <w:rPr>
                <w:rFonts w:ascii="Times New Roman" w:eastAsia="等线" w:hAnsi="Times New Roman"/>
                <w:lang w:val="en-US" w:eastAsia="zh-CN"/>
              </w:rPr>
              <w:t>FFS</w:t>
            </w:r>
          </w:p>
        </w:tc>
      </w:tr>
    </w:tbl>
    <w:p w14:paraId="111F634F" w14:textId="58B6D97E" w:rsidR="00D1505A" w:rsidRDefault="00574BD4" w:rsidP="000575EE">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sidR="00F724A0" w:rsidRPr="00506ADE">
        <w:rPr>
          <w:rFonts w:eastAsia="等线"/>
          <w:b/>
          <w:bCs/>
          <w:i/>
          <w:lang w:eastAsia="zh-CN"/>
        </w:rPr>
        <w:t xml:space="preserve"> 2</w:t>
      </w:r>
      <w:r w:rsidRPr="00506ADE">
        <w:rPr>
          <w:rFonts w:eastAsia="等线"/>
          <w:b/>
          <w:bCs/>
          <w:i/>
          <w:lang w:eastAsia="zh-CN"/>
        </w:rPr>
        <w:t>: Agree on t</w:t>
      </w:r>
      <w:r w:rsidR="00FA6A80" w:rsidRPr="00506ADE">
        <w:rPr>
          <w:rFonts w:eastAsia="等线"/>
          <w:b/>
          <w:bCs/>
          <w:i/>
          <w:lang w:eastAsia="zh-CN"/>
        </w:rPr>
        <w:t>he evaluation parameters for autom</w:t>
      </w:r>
      <w:r w:rsidR="008A51D7" w:rsidRPr="00506ADE">
        <w:rPr>
          <w:rFonts w:eastAsia="等线"/>
          <w:b/>
          <w:bCs/>
          <w:i/>
          <w:lang w:eastAsia="zh-CN"/>
        </w:rPr>
        <w:t>o</w:t>
      </w:r>
      <w:r w:rsidR="002F4094" w:rsidRPr="00506ADE">
        <w:rPr>
          <w:rFonts w:eastAsia="等线"/>
          <w:b/>
          <w:bCs/>
          <w:i/>
          <w:lang w:eastAsia="zh-CN"/>
        </w:rPr>
        <w:t>tive</w:t>
      </w:r>
      <w:r w:rsidR="000A5F5C" w:rsidRPr="00506ADE">
        <w:rPr>
          <w:rFonts w:eastAsia="等线"/>
          <w:b/>
          <w:bCs/>
          <w:i/>
          <w:lang w:eastAsia="zh-CN"/>
        </w:rPr>
        <w:t xml:space="preserve"> target</w:t>
      </w:r>
      <w:r w:rsidRPr="00506ADE">
        <w:rPr>
          <w:rFonts w:eastAsia="等线"/>
          <w:b/>
          <w:bCs/>
          <w:i/>
          <w:lang w:eastAsia="zh-CN"/>
        </w:rPr>
        <w:t xml:space="preserve"> sensing scenarios as in </w:t>
      </w:r>
      <w:r w:rsidR="00D47E0C" w:rsidRPr="00506ADE">
        <w:rPr>
          <w:rFonts w:eastAsia="等线"/>
          <w:b/>
          <w:bCs/>
          <w:i/>
          <w:lang w:eastAsia="zh-CN"/>
        </w:rPr>
        <w:t>Table 2</w:t>
      </w:r>
      <w:r w:rsidRPr="00506ADE">
        <w:rPr>
          <w:rFonts w:eastAsia="等线"/>
          <w:b/>
          <w:bCs/>
          <w:i/>
          <w:lang w:eastAsia="zh-CN"/>
        </w:rPr>
        <w:t>.</w:t>
      </w:r>
    </w:p>
    <w:p w14:paraId="79C2AB5C" w14:textId="650384FB" w:rsidR="007F00BE" w:rsidRPr="0034286C" w:rsidRDefault="002802D5" w:rsidP="0034286C">
      <w:pPr>
        <w:pStyle w:val="2"/>
        <w:rPr>
          <w:rFonts w:eastAsia="宋体"/>
          <w:lang w:val="en-US" w:eastAsia="zh-CN"/>
        </w:rPr>
      </w:pPr>
      <w:r>
        <w:rPr>
          <w:rFonts w:eastAsia="宋体" w:hint="eastAsia"/>
          <w:lang w:val="en-US" w:eastAsia="zh-CN"/>
        </w:rPr>
        <w:t>H</w:t>
      </w:r>
      <w:r>
        <w:rPr>
          <w:rFonts w:eastAsia="宋体"/>
          <w:lang w:val="en-US" w:eastAsia="zh-CN"/>
        </w:rPr>
        <w:t>uman</w:t>
      </w:r>
      <w:r w:rsidRPr="0058300B">
        <w:rPr>
          <w:rFonts w:eastAsia="宋体"/>
          <w:lang w:val="en-US" w:eastAsia="zh-CN"/>
        </w:rPr>
        <w:t xml:space="preserve"> </w:t>
      </w:r>
      <w:r w:rsidR="00AF45B1" w:rsidRPr="0058300B">
        <w:rPr>
          <w:rFonts w:eastAsia="宋体"/>
          <w:lang w:val="en-US" w:eastAsia="zh-CN"/>
        </w:rPr>
        <w:t>sensing target scenarios</w:t>
      </w:r>
    </w:p>
    <w:p w14:paraId="1682F493" w14:textId="5311859F" w:rsidR="009A0548" w:rsidRDefault="008D6217" w:rsidP="000575E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In RAN1#118 meeting, a</w:t>
      </w:r>
      <w:r w:rsidR="004534BE">
        <w:rPr>
          <w:rFonts w:eastAsia="等线"/>
          <w:bCs/>
          <w:lang w:eastAsia="zh-CN"/>
        </w:rPr>
        <w:t xml:space="preserve"> </w:t>
      </w:r>
      <w:r>
        <w:rPr>
          <w:rFonts w:eastAsia="等线"/>
          <w:bCs/>
          <w:lang w:eastAsia="zh-CN"/>
        </w:rPr>
        <w:t>preliminary</w:t>
      </w:r>
      <w:r w:rsidR="004534BE">
        <w:rPr>
          <w:rFonts w:eastAsia="等线"/>
          <w:bCs/>
          <w:lang w:eastAsia="zh-CN"/>
        </w:rPr>
        <w:t xml:space="preserve"> </w:t>
      </w:r>
      <w:r w:rsidR="006F0CFD">
        <w:rPr>
          <w:rFonts w:eastAsia="等线"/>
          <w:bCs/>
          <w:lang w:eastAsia="zh-CN"/>
        </w:rPr>
        <w:t xml:space="preserve">table </w:t>
      </w:r>
      <w:r w:rsidR="00A5111C">
        <w:rPr>
          <w:rFonts w:eastAsia="等线"/>
          <w:bCs/>
          <w:lang w:eastAsia="zh-CN"/>
        </w:rPr>
        <w:t xml:space="preserve">regarding human sensing </w:t>
      </w:r>
      <w:r w:rsidR="00015ECB">
        <w:rPr>
          <w:rFonts w:eastAsia="等线"/>
          <w:bCs/>
          <w:lang w:eastAsia="zh-CN"/>
        </w:rPr>
        <w:t xml:space="preserve">target scenarios </w:t>
      </w:r>
      <w:r>
        <w:rPr>
          <w:rFonts w:eastAsia="等线"/>
          <w:bCs/>
          <w:lang w:eastAsia="zh-CN"/>
        </w:rPr>
        <w:t xml:space="preserve">was formed </w:t>
      </w:r>
      <w:r w:rsidR="002D322A">
        <w:rPr>
          <w:rFonts w:eastAsia="等线"/>
          <w:bCs/>
          <w:lang w:eastAsia="zh-CN"/>
        </w:rPr>
        <w:t xml:space="preserve">and companies </w:t>
      </w:r>
      <w:r w:rsidR="005246DF">
        <w:rPr>
          <w:rFonts w:eastAsia="等线"/>
          <w:bCs/>
          <w:lang w:eastAsia="zh-CN"/>
        </w:rPr>
        <w:t xml:space="preserve">discussed </w:t>
      </w:r>
      <w:r w:rsidR="009E7DC8">
        <w:rPr>
          <w:rFonts w:eastAsia="等线"/>
          <w:bCs/>
          <w:lang w:eastAsia="zh-CN"/>
        </w:rPr>
        <w:t xml:space="preserve">both indoor and outdoor. </w:t>
      </w:r>
      <w:r w:rsidR="00995BC8">
        <w:rPr>
          <w:rFonts w:eastAsia="等线"/>
          <w:bCs/>
          <w:lang w:eastAsia="zh-CN"/>
        </w:rPr>
        <w:t xml:space="preserve">The applicable </w:t>
      </w:r>
      <w:r w:rsidR="00DE58C5">
        <w:rPr>
          <w:rFonts w:eastAsia="等线"/>
          <w:bCs/>
          <w:lang w:eastAsia="zh-CN"/>
        </w:rPr>
        <w:t xml:space="preserve">communication </w:t>
      </w:r>
      <w:r w:rsidR="00542F8B">
        <w:rPr>
          <w:rFonts w:eastAsia="等线"/>
          <w:bCs/>
          <w:lang w:eastAsia="zh-CN"/>
        </w:rPr>
        <w:t xml:space="preserve">scenarios are </w:t>
      </w:r>
      <w:r w:rsidR="00AD6C1C">
        <w:rPr>
          <w:rFonts w:eastAsia="等线"/>
          <w:bCs/>
          <w:lang w:eastAsia="zh-CN"/>
        </w:rPr>
        <w:t xml:space="preserve">quite </w:t>
      </w:r>
      <w:r w:rsidR="005E204A">
        <w:rPr>
          <w:rFonts w:eastAsia="等线"/>
          <w:bCs/>
          <w:lang w:eastAsia="zh-CN"/>
        </w:rPr>
        <w:t xml:space="preserve">clear </w:t>
      </w:r>
      <w:r w:rsidR="0076004F">
        <w:rPr>
          <w:rFonts w:eastAsia="等线"/>
          <w:bCs/>
          <w:lang w:eastAsia="zh-CN"/>
        </w:rPr>
        <w:t xml:space="preserve">that </w:t>
      </w:r>
      <w:r w:rsidR="003E7EB2">
        <w:rPr>
          <w:rFonts w:eastAsia="等线"/>
          <w:bCs/>
          <w:lang w:eastAsia="zh-CN"/>
        </w:rPr>
        <w:t xml:space="preserve">for </w:t>
      </w:r>
      <w:r w:rsidR="00C71D37">
        <w:rPr>
          <w:rFonts w:eastAsia="等线"/>
          <w:bCs/>
          <w:lang w:eastAsia="zh-CN"/>
        </w:rPr>
        <w:t>indoor</w:t>
      </w:r>
      <w:r w:rsidR="00363600">
        <w:rPr>
          <w:rFonts w:eastAsia="等线"/>
          <w:bCs/>
          <w:lang w:eastAsia="zh-CN"/>
        </w:rPr>
        <w:t xml:space="preserve">, </w:t>
      </w:r>
      <w:r w:rsidR="005F59C4">
        <w:rPr>
          <w:rFonts w:eastAsia="等线"/>
          <w:bCs/>
          <w:lang w:eastAsia="zh-CN"/>
        </w:rPr>
        <w:t xml:space="preserve">at least </w:t>
      </w:r>
      <w:r w:rsidR="00363600">
        <w:rPr>
          <w:rFonts w:eastAsia="等线"/>
          <w:bCs/>
          <w:lang w:eastAsia="zh-CN"/>
        </w:rPr>
        <w:t>the</w:t>
      </w:r>
      <w:r w:rsidR="00933916">
        <w:rPr>
          <w:rFonts w:eastAsia="等线"/>
          <w:bCs/>
          <w:lang w:eastAsia="zh-CN"/>
        </w:rPr>
        <w:t xml:space="preserve"> </w:t>
      </w:r>
      <w:r w:rsidR="00311AAD">
        <w:rPr>
          <w:rFonts w:eastAsia="等线"/>
          <w:bCs/>
          <w:lang w:eastAsia="zh-CN"/>
        </w:rPr>
        <w:t>I</w:t>
      </w:r>
      <w:r w:rsidR="00933916">
        <w:rPr>
          <w:rFonts w:eastAsia="等线"/>
          <w:bCs/>
          <w:lang w:eastAsia="zh-CN"/>
        </w:rPr>
        <w:t>n</w:t>
      </w:r>
      <w:r w:rsidR="00D63CC8">
        <w:rPr>
          <w:rFonts w:eastAsia="等线"/>
          <w:bCs/>
          <w:lang w:eastAsia="zh-CN"/>
        </w:rPr>
        <w:t>H-O</w:t>
      </w:r>
      <w:r w:rsidR="00933916">
        <w:rPr>
          <w:rFonts w:eastAsia="等线"/>
          <w:bCs/>
          <w:lang w:eastAsia="zh-CN"/>
        </w:rPr>
        <w:t xml:space="preserve">ffice, </w:t>
      </w:r>
      <w:proofErr w:type="spellStart"/>
      <w:r w:rsidR="00CD3893">
        <w:rPr>
          <w:rFonts w:eastAsia="等线"/>
          <w:bCs/>
          <w:lang w:eastAsia="zh-CN"/>
        </w:rPr>
        <w:t>I</w:t>
      </w:r>
      <w:r w:rsidR="00933916">
        <w:rPr>
          <w:rFonts w:eastAsia="等线"/>
          <w:bCs/>
          <w:lang w:eastAsia="zh-CN"/>
        </w:rPr>
        <w:t>n</w:t>
      </w:r>
      <w:r w:rsidR="007C55EF">
        <w:rPr>
          <w:rFonts w:eastAsia="等线"/>
          <w:bCs/>
          <w:lang w:eastAsia="zh-CN"/>
        </w:rPr>
        <w:t>F</w:t>
      </w:r>
      <w:proofErr w:type="spellEnd"/>
      <w:r w:rsidR="00496CBE">
        <w:rPr>
          <w:rFonts w:eastAsia="等线"/>
          <w:bCs/>
          <w:lang w:eastAsia="zh-CN"/>
        </w:rPr>
        <w:t>,</w:t>
      </w:r>
      <w:r w:rsidR="00544CCC">
        <w:rPr>
          <w:rFonts w:eastAsia="等线"/>
          <w:bCs/>
          <w:lang w:eastAsia="zh-CN"/>
        </w:rPr>
        <w:t xml:space="preserve"> </w:t>
      </w:r>
      <w:r w:rsidR="00864D0D">
        <w:rPr>
          <w:rFonts w:eastAsia="等线"/>
          <w:bCs/>
          <w:lang w:eastAsia="zh-CN"/>
        </w:rPr>
        <w:t xml:space="preserve">and indoor room </w:t>
      </w:r>
      <w:r w:rsidR="00935044">
        <w:rPr>
          <w:rFonts w:eastAsia="等线"/>
          <w:bCs/>
          <w:lang w:eastAsia="zh-CN"/>
        </w:rPr>
        <w:t xml:space="preserve">should be </w:t>
      </w:r>
      <w:r w:rsidR="00A96668">
        <w:rPr>
          <w:rFonts w:eastAsia="等线"/>
          <w:bCs/>
          <w:lang w:eastAsia="zh-CN"/>
        </w:rPr>
        <w:t>supported</w:t>
      </w:r>
      <w:r w:rsidR="00F613E2">
        <w:rPr>
          <w:rFonts w:eastAsia="等线"/>
          <w:bCs/>
          <w:lang w:eastAsia="zh-CN"/>
        </w:rPr>
        <w:t xml:space="preserve">, and </w:t>
      </w:r>
      <w:r w:rsidR="00AD23D1">
        <w:rPr>
          <w:rFonts w:eastAsia="等线"/>
          <w:bCs/>
          <w:lang w:eastAsia="zh-CN"/>
        </w:rPr>
        <w:t xml:space="preserve">for outdoor, </w:t>
      </w:r>
      <w:proofErr w:type="spellStart"/>
      <w:r w:rsidR="00BE480C">
        <w:rPr>
          <w:rFonts w:eastAsia="等线"/>
          <w:bCs/>
          <w:lang w:eastAsia="zh-CN"/>
        </w:rPr>
        <w:t>UMi</w:t>
      </w:r>
      <w:proofErr w:type="spellEnd"/>
      <w:r w:rsidR="00BE480C">
        <w:rPr>
          <w:rFonts w:eastAsia="等线"/>
          <w:bCs/>
          <w:lang w:eastAsia="zh-CN"/>
        </w:rPr>
        <w:t xml:space="preserve">, </w:t>
      </w:r>
      <w:proofErr w:type="spellStart"/>
      <w:r w:rsidR="00BE480C">
        <w:rPr>
          <w:rFonts w:eastAsia="等线"/>
          <w:bCs/>
          <w:lang w:eastAsia="zh-CN"/>
        </w:rPr>
        <w:t>UMa</w:t>
      </w:r>
      <w:proofErr w:type="spellEnd"/>
      <w:r w:rsidR="00BE480C">
        <w:rPr>
          <w:rFonts w:eastAsia="等线"/>
          <w:bCs/>
          <w:lang w:eastAsia="zh-CN"/>
        </w:rPr>
        <w:t xml:space="preserve">, and urban grid </w:t>
      </w:r>
      <w:r w:rsidR="00040C4B">
        <w:rPr>
          <w:rFonts w:eastAsia="等线"/>
          <w:bCs/>
          <w:lang w:eastAsia="zh-CN"/>
        </w:rPr>
        <w:t>should be supported</w:t>
      </w:r>
      <w:r w:rsidR="0058498C">
        <w:rPr>
          <w:rFonts w:eastAsia="等线"/>
          <w:bCs/>
          <w:lang w:eastAsia="zh-CN"/>
        </w:rPr>
        <w:t>.</w:t>
      </w:r>
      <w:r w:rsidR="009A0548">
        <w:rPr>
          <w:rFonts w:eastAsia="等线"/>
          <w:bCs/>
          <w:lang w:eastAsia="zh-CN"/>
        </w:rPr>
        <w:t xml:space="preserve"> </w:t>
      </w:r>
    </w:p>
    <w:p w14:paraId="4BB5BBB8" w14:textId="19048894" w:rsidR="00E056C4" w:rsidRDefault="00E056C4" w:rsidP="000575EE">
      <w:pPr>
        <w:overflowPunct/>
        <w:autoSpaceDE/>
        <w:autoSpaceDN/>
        <w:adjustRightInd/>
        <w:snapToGrid w:val="0"/>
        <w:spacing w:after="120" w:line="280" w:lineRule="atLeast"/>
        <w:jc w:val="both"/>
        <w:textAlignment w:val="auto"/>
        <w:rPr>
          <w:iCs/>
        </w:rPr>
      </w:pPr>
      <w:r>
        <w:rPr>
          <w:rFonts w:eastAsia="等线"/>
          <w:bCs/>
          <w:lang w:eastAsia="zh-CN"/>
        </w:rPr>
        <w:t>For 3D mobility</w:t>
      </w:r>
      <w:r w:rsidR="00AE7E82">
        <w:rPr>
          <w:rFonts w:eastAsia="等线"/>
          <w:bCs/>
          <w:lang w:eastAsia="zh-CN"/>
        </w:rPr>
        <w:t xml:space="preserve"> of target</w:t>
      </w:r>
      <w:r w:rsidR="00DC5B16">
        <w:rPr>
          <w:rFonts w:eastAsia="等线"/>
          <w:bCs/>
          <w:lang w:eastAsia="zh-CN"/>
        </w:rPr>
        <w:t>s</w:t>
      </w:r>
      <w:r w:rsidR="00A05823">
        <w:rPr>
          <w:rFonts w:eastAsia="等线"/>
          <w:bCs/>
          <w:lang w:eastAsia="zh-CN"/>
        </w:rPr>
        <w:t xml:space="preserve"> in</w:t>
      </w:r>
      <w:r w:rsidR="00993D9E">
        <w:rPr>
          <w:rFonts w:eastAsia="等线"/>
          <w:bCs/>
          <w:lang w:eastAsia="zh-CN"/>
        </w:rPr>
        <w:t>door</w:t>
      </w:r>
      <w:r w:rsidR="0091720F">
        <w:rPr>
          <w:rFonts w:eastAsia="等线"/>
          <w:bCs/>
          <w:lang w:eastAsia="zh-CN"/>
        </w:rPr>
        <w:t>,</w:t>
      </w:r>
      <w:r w:rsidR="007D73A8">
        <w:rPr>
          <w:rFonts w:eastAsia="等线"/>
          <w:bCs/>
          <w:lang w:eastAsia="zh-CN"/>
        </w:rPr>
        <w:t xml:space="preserve"> </w:t>
      </w:r>
      <w:r w:rsidR="00856314">
        <w:rPr>
          <w:rFonts w:eastAsia="等线"/>
          <w:bCs/>
          <w:lang w:eastAsia="zh-CN"/>
        </w:rPr>
        <w:t xml:space="preserve">a </w:t>
      </w:r>
      <w:r w:rsidR="00856314">
        <w:rPr>
          <w:iCs/>
        </w:rPr>
        <w:t>u</w:t>
      </w:r>
      <w:r w:rsidR="00B2771B" w:rsidRPr="00F67F70">
        <w:rPr>
          <w:iCs/>
        </w:rPr>
        <w:t xml:space="preserve">niform distribution </w:t>
      </w:r>
      <w:r w:rsidR="00097067">
        <w:rPr>
          <w:iCs/>
        </w:rPr>
        <w:t xml:space="preserve">with </w:t>
      </w:r>
      <w:r w:rsidR="00C14861">
        <w:rPr>
          <w:iCs/>
        </w:rPr>
        <w:t xml:space="preserve">velocity </w:t>
      </w:r>
      <w:r w:rsidR="00A456FD" w:rsidRPr="00A456FD">
        <w:rPr>
          <w:iCs/>
        </w:rPr>
        <w:t>does not exceed a certain maximum value</w:t>
      </w:r>
      <w:r w:rsidR="005E374B">
        <w:rPr>
          <w:iCs/>
        </w:rPr>
        <w:t xml:space="preserve"> is </w:t>
      </w:r>
      <w:r w:rsidR="007C1879">
        <w:rPr>
          <w:iCs/>
        </w:rPr>
        <w:t>supported</w:t>
      </w:r>
      <w:r w:rsidR="003576A7">
        <w:rPr>
          <w:iCs/>
        </w:rPr>
        <w:t xml:space="preserve">. </w:t>
      </w:r>
      <w:r w:rsidR="00110D88">
        <w:rPr>
          <w:iCs/>
        </w:rPr>
        <w:t xml:space="preserve">As for the </w:t>
      </w:r>
      <w:r w:rsidR="00CA396B">
        <w:rPr>
          <w:iCs/>
        </w:rPr>
        <w:t xml:space="preserve">value, </w:t>
      </w:r>
      <w:r w:rsidR="003F4D46">
        <w:rPr>
          <w:iCs/>
        </w:rPr>
        <w:t xml:space="preserve">3km/h </w:t>
      </w:r>
      <w:proofErr w:type="gramStart"/>
      <w:r w:rsidR="00293AE9">
        <w:rPr>
          <w:iCs/>
        </w:rPr>
        <w:t xml:space="preserve">similar </w:t>
      </w:r>
      <w:r w:rsidR="00D67D31">
        <w:rPr>
          <w:iCs/>
        </w:rPr>
        <w:t>to</w:t>
      </w:r>
      <w:proofErr w:type="gramEnd"/>
      <w:r w:rsidR="00D67D31">
        <w:rPr>
          <w:iCs/>
        </w:rPr>
        <w:t xml:space="preserve"> </w:t>
      </w:r>
      <w:r w:rsidR="00DB2AEC">
        <w:rPr>
          <w:iCs/>
        </w:rPr>
        <w:t xml:space="preserve">the </w:t>
      </w:r>
      <w:r w:rsidR="00C831A8">
        <w:rPr>
          <w:iCs/>
        </w:rPr>
        <w:t xml:space="preserve">UE </w:t>
      </w:r>
      <w:r w:rsidR="00D111EB">
        <w:rPr>
          <w:iCs/>
        </w:rPr>
        <w:t xml:space="preserve">mobility </w:t>
      </w:r>
      <w:r w:rsidR="00775611">
        <w:rPr>
          <w:iCs/>
        </w:rPr>
        <w:t xml:space="preserve">defined </w:t>
      </w:r>
      <w:r w:rsidR="00ED33CE">
        <w:rPr>
          <w:iCs/>
        </w:rPr>
        <w:t xml:space="preserve">in </w:t>
      </w:r>
      <w:r w:rsidR="00431626">
        <w:rPr>
          <w:iCs/>
        </w:rPr>
        <w:t>TR</w:t>
      </w:r>
      <w:r w:rsidR="002802D5">
        <w:rPr>
          <w:rFonts w:hint="eastAsia"/>
          <w:iCs/>
          <w:lang w:eastAsia="zh-CN"/>
        </w:rPr>
        <w:t xml:space="preserve"> </w:t>
      </w:r>
      <w:r w:rsidR="009F2434">
        <w:rPr>
          <w:iCs/>
        </w:rPr>
        <w:t xml:space="preserve">38.901 </w:t>
      </w:r>
      <w:r w:rsidR="007101B3">
        <w:rPr>
          <w:iCs/>
        </w:rPr>
        <w:t xml:space="preserve">can be considered. </w:t>
      </w:r>
      <w:r w:rsidR="007B7AB5" w:rsidRPr="007B7AB5">
        <w:rPr>
          <w:iCs/>
        </w:rPr>
        <w:t>Th</w:t>
      </w:r>
      <w:r w:rsidR="004250DF">
        <w:rPr>
          <w:iCs/>
        </w:rPr>
        <w:t>e same applies to outdoor scenarios</w:t>
      </w:r>
      <w:r w:rsidR="007B7AB5" w:rsidRPr="007B7AB5">
        <w:rPr>
          <w:iCs/>
        </w:rPr>
        <w:t>, but the maximum speed value remains to be debated</w:t>
      </w:r>
      <w:r w:rsidR="0055744C">
        <w:rPr>
          <w:iCs/>
        </w:rPr>
        <w:t>.</w:t>
      </w:r>
      <w:r w:rsidR="007B14DD">
        <w:rPr>
          <w:iCs/>
        </w:rPr>
        <w:t xml:space="preserve"> </w:t>
      </w:r>
    </w:p>
    <w:p w14:paraId="3059DE90" w14:textId="3FD25E95" w:rsidR="0045594D" w:rsidRDefault="007463A4" w:rsidP="000575EE">
      <w:pPr>
        <w:overflowPunct/>
        <w:autoSpaceDE/>
        <w:autoSpaceDN/>
        <w:adjustRightInd/>
        <w:snapToGrid w:val="0"/>
        <w:spacing w:after="120" w:line="280" w:lineRule="atLeast"/>
        <w:jc w:val="both"/>
        <w:textAlignment w:val="auto"/>
        <w:rPr>
          <w:rFonts w:eastAsia="等线"/>
          <w:bCs/>
          <w:lang w:eastAsia="zh-CN"/>
        </w:rPr>
      </w:pPr>
      <w:r>
        <w:rPr>
          <w:iCs/>
        </w:rPr>
        <w:t xml:space="preserve">The orientation of </w:t>
      </w:r>
      <w:r w:rsidR="007F296F">
        <w:rPr>
          <w:iCs/>
        </w:rPr>
        <w:t xml:space="preserve">sensing targets </w:t>
      </w:r>
      <w:r w:rsidR="00377E9C">
        <w:rPr>
          <w:iCs/>
        </w:rPr>
        <w:t>is</w:t>
      </w:r>
      <w:r w:rsidR="002B57FA">
        <w:rPr>
          <w:iCs/>
        </w:rPr>
        <w:t xml:space="preserve"> </w:t>
      </w:r>
      <w:r w:rsidR="00501988">
        <w:rPr>
          <w:iCs/>
        </w:rPr>
        <w:t>reasonably</w:t>
      </w:r>
      <w:r w:rsidR="000D481D">
        <w:rPr>
          <w:iCs/>
        </w:rPr>
        <w:t xml:space="preserve"> </w:t>
      </w:r>
      <w:r w:rsidR="00AC05E4">
        <w:rPr>
          <w:iCs/>
        </w:rPr>
        <w:t>assumed</w:t>
      </w:r>
      <w:r w:rsidR="006A4143">
        <w:rPr>
          <w:iCs/>
        </w:rPr>
        <w:t xml:space="preserve"> to be </w:t>
      </w:r>
      <w:r w:rsidR="007C1F9A">
        <w:rPr>
          <w:iCs/>
        </w:rPr>
        <w:t>random</w:t>
      </w:r>
      <w:r w:rsidR="007F691F">
        <w:rPr>
          <w:iCs/>
        </w:rPr>
        <w:t xml:space="preserve"> in </w:t>
      </w:r>
      <w:r w:rsidR="00391286">
        <w:rPr>
          <w:iCs/>
        </w:rPr>
        <w:t>horizon domain</w:t>
      </w:r>
      <w:r w:rsidR="00305CC3">
        <w:rPr>
          <w:iCs/>
        </w:rPr>
        <w:t xml:space="preserve">. </w:t>
      </w:r>
      <w:r w:rsidR="007F65DE">
        <w:rPr>
          <w:iCs/>
        </w:rPr>
        <w:t xml:space="preserve">The </w:t>
      </w:r>
      <w:r w:rsidR="0023498E">
        <w:rPr>
          <w:iCs/>
        </w:rPr>
        <w:t xml:space="preserve">physical characteristics </w:t>
      </w:r>
      <w:r w:rsidR="003164C4">
        <w:rPr>
          <w:iCs/>
        </w:rPr>
        <w:t xml:space="preserve">of </w:t>
      </w:r>
      <w:r w:rsidR="0087433A">
        <w:rPr>
          <w:iCs/>
        </w:rPr>
        <w:t>humans</w:t>
      </w:r>
      <w:r w:rsidR="00832CBD">
        <w:rPr>
          <w:iCs/>
        </w:rPr>
        <w:t>,</w:t>
      </w:r>
      <w:r w:rsidR="00C44437">
        <w:rPr>
          <w:iCs/>
        </w:rPr>
        <w:t xml:space="preserve"> </w:t>
      </w:r>
      <w:r w:rsidR="00DB3E38">
        <w:rPr>
          <w:iCs/>
        </w:rPr>
        <w:t xml:space="preserve">the size of </w:t>
      </w:r>
      <w:r w:rsidR="005F12FE">
        <w:rPr>
          <w:iCs/>
        </w:rPr>
        <w:t>(</w:t>
      </w:r>
      <w:r w:rsidR="003927F1">
        <w:rPr>
          <w:rFonts w:eastAsia="等线" w:hint="eastAsia"/>
          <w:iCs/>
          <w:lang w:eastAsia="zh-CN"/>
        </w:rPr>
        <w:t>0</w:t>
      </w:r>
      <w:r w:rsidR="003927F1">
        <w:rPr>
          <w:rFonts w:eastAsia="等线"/>
          <w:iCs/>
          <w:lang w:eastAsia="zh-CN"/>
        </w:rPr>
        <w:t>.5</w:t>
      </w:r>
      <w:r w:rsidR="005F12FE">
        <w:rPr>
          <w:rFonts w:eastAsia="等线"/>
          <w:iCs/>
          <w:lang w:eastAsia="zh-CN"/>
        </w:rPr>
        <w:t>,</w:t>
      </w:r>
      <w:r w:rsidR="003927F1">
        <w:rPr>
          <w:rFonts w:eastAsia="等线"/>
          <w:iCs/>
          <w:lang w:eastAsia="zh-CN"/>
        </w:rPr>
        <w:t xml:space="preserve"> 0.5</w:t>
      </w:r>
      <w:r w:rsidR="005F12FE">
        <w:rPr>
          <w:rFonts w:eastAsia="等线"/>
          <w:iCs/>
          <w:lang w:eastAsia="zh-CN"/>
        </w:rPr>
        <w:t>,</w:t>
      </w:r>
      <w:r w:rsidR="003927F1">
        <w:rPr>
          <w:rFonts w:eastAsia="等线"/>
          <w:iCs/>
          <w:lang w:eastAsia="zh-CN"/>
        </w:rPr>
        <w:t xml:space="preserve"> 1.75</w:t>
      </w:r>
      <w:r w:rsidR="005F12FE">
        <w:rPr>
          <w:rFonts w:eastAsia="等线"/>
          <w:iCs/>
          <w:lang w:eastAsia="zh-CN"/>
        </w:rPr>
        <w:t>)</w:t>
      </w:r>
      <w:r w:rsidR="00981754">
        <w:rPr>
          <w:rFonts w:eastAsia="等线"/>
          <w:iCs/>
          <w:lang w:eastAsia="zh-CN"/>
        </w:rPr>
        <w:t xml:space="preserve"> </w:t>
      </w:r>
      <w:r w:rsidR="003927F1">
        <w:rPr>
          <w:rFonts w:eastAsia="等线"/>
          <w:iCs/>
          <w:lang w:eastAsia="zh-CN"/>
        </w:rPr>
        <w:t>m can be supported</w:t>
      </w:r>
      <w:r w:rsidR="003D64BC">
        <w:rPr>
          <w:rFonts w:eastAsia="等线"/>
          <w:iCs/>
          <w:lang w:eastAsia="zh-CN"/>
        </w:rPr>
        <w:t xml:space="preserve"> since it is the typical </w:t>
      </w:r>
      <w:r w:rsidR="006E7DC7">
        <w:rPr>
          <w:rFonts w:eastAsia="等线"/>
          <w:iCs/>
          <w:lang w:eastAsia="zh-CN"/>
        </w:rPr>
        <w:t>dimension</w:t>
      </w:r>
      <w:r w:rsidR="005108C1">
        <w:rPr>
          <w:rFonts w:eastAsia="等线"/>
          <w:iCs/>
          <w:lang w:eastAsia="zh-CN"/>
        </w:rPr>
        <w:t>s</w:t>
      </w:r>
      <w:r w:rsidR="0013337C">
        <w:rPr>
          <w:rFonts w:eastAsia="等线"/>
          <w:iCs/>
          <w:lang w:eastAsia="zh-CN"/>
        </w:rPr>
        <w:t xml:space="preserve"> of </w:t>
      </w:r>
      <w:r w:rsidR="00FD4E5E">
        <w:rPr>
          <w:rFonts w:eastAsia="等线"/>
          <w:iCs/>
          <w:lang w:eastAsia="zh-CN"/>
        </w:rPr>
        <w:t>adult</w:t>
      </w:r>
      <w:r w:rsidR="0021545C">
        <w:rPr>
          <w:rFonts w:eastAsia="等线"/>
          <w:iCs/>
          <w:lang w:eastAsia="zh-CN"/>
        </w:rPr>
        <w:t>s</w:t>
      </w:r>
      <w:r w:rsidR="00C93565">
        <w:rPr>
          <w:rFonts w:eastAsia="等线"/>
          <w:iCs/>
          <w:lang w:eastAsia="zh-CN"/>
        </w:rPr>
        <w:t xml:space="preserve"> based on </w:t>
      </w:r>
      <w:r w:rsidR="00750C71">
        <w:rPr>
          <w:rFonts w:eastAsia="等线"/>
          <w:iCs/>
          <w:lang w:eastAsia="zh-CN"/>
        </w:rPr>
        <w:t>TR 22.837</w:t>
      </w:r>
      <w:r w:rsidR="0054696A">
        <w:rPr>
          <w:rFonts w:eastAsia="等线"/>
          <w:iCs/>
          <w:lang w:eastAsia="zh-CN"/>
        </w:rPr>
        <w:t xml:space="preserve"> [4]</w:t>
      </w:r>
      <w:r w:rsidR="00D61C83">
        <w:rPr>
          <w:rFonts w:eastAsia="等线"/>
          <w:iCs/>
          <w:lang w:eastAsia="zh-CN"/>
        </w:rPr>
        <w:t>.</w:t>
      </w:r>
    </w:p>
    <w:p w14:paraId="178A0BB5" w14:textId="32584779" w:rsidR="005E610C" w:rsidRDefault="005E610C" w:rsidP="005E610C">
      <w:pPr>
        <w:overflowPunct/>
        <w:autoSpaceDE/>
        <w:autoSpaceDN/>
        <w:adjustRightInd/>
        <w:snapToGrid w:val="0"/>
        <w:spacing w:after="120" w:line="280" w:lineRule="atLeast"/>
        <w:jc w:val="both"/>
        <w:textAlignment w:val="auto"/>
        <w:rPr>
          <w:rFonts w:eastAsia="等线"/>
          <w:bCs/>
          <w:lang w:eastAsia="zh-CN"/>
        </w:rPr>
      </w:pPr>
      <w:r w:rsidRPr="00FE138E">
        <w:rPr>
          <w:rFonts w:eastAsia="等线"/>
          <w:bCs/>
          <w:lang w:eastAsia="zh-CN"/>
        </w:rPr>
        <w:t xml:space="preserve">The parameter values for scenarios </w:t>
      </w:r>
      <w:r>
        <w:rPr>
          <w:rFonts w:eastAsia="等线"/>
          <w:bCs/>
          <w:lang w:eastAsia="zh-CN"/>
        </w:rPr>
        <w:t xml:space="preserve">with </w:t>
      </w:r>
      <w:r w:rsidR="003A5296">
        <w:rPr>
          <w:rFonts w:eastAsia="等线"/>
          <w:bCs/>
          <w:lang w:eastAsia="zh-CN"/>
        </w:rPr>
        <w:t>hum</w:t>
      </w:r>
      <w:r w:rsidR="000B163F">
        <w:rPr>
          <w:rFonts w:eastAsia="等线"/>
          <w:bCs/>
          <w:lang w:eastAsia="zh-CN"/>
        </w:rPr>
        <w:t>ans</w:t>
      </w:r>
      <w:r w:rsidRPr="00FE138E">
        <w:rPr>
          <w:rFonts w:eastAsia="等线"/>
          <w:bCs/>
          <w:lang w:eastAsia="zh-CN"/>
        </w:rPr>
        <w:t xml:space="preserve"> as sensing target</w:t>
      </w:r>
      <w:r>
        <w:rPr>
          <w:rFonts w:eastAsia="等线"/>
          <w:bCs/>
          <w:lang w:eastAsia="zh-CN"/>
        </w:rPr>
        <w:t>s</w:t>
      </w:r>
      <w:r w:rsidRPr="00FE138E">
        <w:rPr>
          <w:rFonts w:eastAsia="等线"/>
          <w:bCs/>
          <w:lang w:eastAsia="zh-CN"/>
        </w:rPr>
        <w:t xml:space="preserve"> are listed in Table </w:t>
      </w:r>
      <w:r w:rsidR="003B6EEB">
        <w:rPr>
          <w:rFonts w:eastAsia="等线"/>
          <w:bCs/>
          <w:lang w:eastAsia="zh-CN"/>
        </w:rPr>
        <w:t>3</w:t>
      </w:r>
      <w:r>
        <w:rPr>
          <w:rFonts w:eastAsia="等线"/>
          <w:bCs/>
          <w:lang w:eastAsia="zh-CN"/>
        </w:rPr>
        <w:t xml:space="preserve"> on basis of the FL’s proposal of last meeting. </w:t>
      </w:r>
    </w:p>
    <w:p w14:paraId="25EFDB39" w14:textId="624008F0" w:rsidR="005E610C" w:rsidRPr="00D27BE2" w:rsidRDefault="005E610C" w:rsidP="005E610C">
      <w:pPr>
        <w:overflowPunct/>
        <w:autoSpaceDE/>
        <w:autoSpaceDN/>
        <w:adjustRightInd/>
        <w:snapToGrid w:val="0"/>
        <w:spacing w:after="120" w:line="280" w:lineRule="atLeast"/>
        <w:jc w:val="center"/>
        <w:textAlignment w:val="auto"/>
        <w:rPr>
          <w:rFonts w:eastAsia="等线"/>
          <w:iCs/>
          <w:lang w:eastAsia="zh-CN"/>
        </w:rPr>
      </w:pPr>
      <w:r w:rsidRPr="00D27BE2">
        <w:rPr>
          <w:rFonts w:eastAsia="等线"/>
          <w:b/>
          <w:bCs/>
          <w:lang w:eastAsia="zh-CN"/>
        </w:rPr>
        <w:t xml:space="preserve">Table </w:t>
      </w:r>
      <w:r w:rsidR="002802D5">
        <w:rPr>
          <w:rFonts w:eastAsia="等线" w:hint="eastAsia"/>
          <w:b/>
          <w:bCs/>
          <w:lang w:eastAsia="zh-CN"/>
        </w:rPr>
        <w:t>3</w:t>
      </w:r>
      <w:r w:rsidRPr="00D27BE2">
        <w:rPr>
          <w:rFonts w:eastAsia="等线"/>
          <w:b/>
          <w:bCs/>
          <w:lang w:eastAsia="zh-CN"/>
        </w:rPr>
        <w:t>.</w:t>
      </w:r>
      <w:r w:rsidRPr="00D27BE2">
        <w:rPr>
          <w:rFonts w:eastAsia="等线"/>
          <w:bCs/>
          <w:lang w:eastAsia="zh-CN"/>
        </w:rPr>
        <w:t xml:space="preserve"> Eval</w:t>
      </w:r>
      <w:r w:rsidR="0092369E" w:rsidRPr="00D27BE2">
        <w:rPr>
          <w:rFonts w:eastAsia="等线"/>
          <w:bCs/>
          <w:lang w:eastAsia="zh-CN"/>
        </w:rPr>
        <w:t>uation parameters for human</w:t>
      </w:r>
      <w:r w:rsidRPr="00D27BE2">
        <w:rPr>
          <w:rFonts w:eastAsia="等线"/>
          <w:bCs/>
          <w:lang w:eastAsia="zh-CN"/>
        </w:rPr>
        <w:t xml:space="preserve"> sensing target scenarios</w:t>
      </w:r>
    </w:p>
    <w:tbl>
      <w:tblPr>
        <w:tblW w:w="5000" w:type="pct"/>
        <w:jc w:val="center"/>
        <w:tblLook w:val="04A0" w:firstRow="1" w:lastRow="0" w:firstColumn="1" w:lastColumn="0" w:noHBand="0" w:noVBand="1"/>
      </w:tblPr>
      <w:tblGrid>
        <w:gridCol w:w="1623"/>
        <w:gridCol w:w="1754"/>
        <w:gridCol w:w="3126"/>
        <w:gridCol w:w="3126"/>
      </w:tblGrid>
      <w:tr w:rsidR="004502A5" w14:paraId="29381267" w14:textId="77777777" w:rsidTr="002C0639">
        <w:trPr>
          <w:jc w:val="center"/>
        </w:trPr>
        <w:tc>
          <w:tcPr>
            <w:tcW w:w="175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481BA1" w14:textId="77777777" w:rsidR="004502A5" w:rsidRDefault="004502A5" w:rsidP="002C0639">
            <w:pPr>
              <w:pStyle w:val="0Maintext"/>
              <w:widowControl w:val="0"/>
              <w:adjustRightInd w:val="0"/>
              <w:snapToGrid w:val="0"/>
              <w:jc w:val="center"/>
              <w:rPr>
                <w:rFonts w:ascii="Arial" w:eastAsia="等线" w:hAnsi="Arial" w:cs="Arial"/>
                <w:b/>
                <w:lang w:val="en-US" w:eastAsia="zh-CN"/>
              </w:rPr>
            </w:pPr>
            <w:r>
              <w:rPr>
                <w:rFonts w:ascii="Arial" w:hAnsi="Arial" w:cs="Arial"/>
                <w:b/>
                <w:lang w:val="en-US"/>
              </w:rPr>
              <w:t>Parameters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2958C0B6" w14:textId="77777777" w:rsidR="004502A5" w:rsidRDefault="004502A5" w:rsidP="002C0639">
            <w:pPr>
              <w:pStyle w:val="TAC"/>
              <w:snapToGrid w:val="0"/>
              <w:rPr>
                <w:b/>
                <w:lang w:val="en-US" w:eastAsia="zh-CN"/>
              </w:rPr>
            </w:pPr>
            <w:r>
              <w:rPr>
                <w:b/>
                <w:lang w:val="en-US"/>
              </w:rPr>
              <w:t>Indoor Values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4CE5DC0F" w14:textId="77777777" w:rsidR="004502A5" w:rsidRDefault="004502A5" w:rsidP="002C0639">
            <w:pPr>
              <w:pStyle w:val="TAC"/>
              <w:snapToGrid w:val="0"/>
              <w:rPr>
                <w:b/>
                <w:lang w:val="en-US"/>
              </w:rPr>
            </w:pPr>
            <w:r>
              <w:rPr>
                <w:b/>
                <w:lang w:val="en-US"/>
              </w:rPr>
              <w:t>Outdoor Values</w:t>
            </w:r>
          </w:p>
        </w:tc>
      </w:tr>
      <w:tr w:rsidR="004502A5" w14:paraId="113EC73F" w14:textId="77777777" w:rsidTr="002C0639">
        <w:trPr>
          <w:jc w:val="center"/>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6726C2EC" w14:textId="77777777" w:rsidR="004502A5" w:rsidRPr="00F67F70" w:rsidRDefault="004502A5" w:rsidP="002C0639">
            <w:pPr>
              <w:pStyle w:val="0Maintext"/>
              <w:widowControl w:val="0"/>
              <w:adjustRightInd w:val="0"/>
              <w:snapToGrid w:val="0"/>
              <w:jc w:val="left"/>
              <w:rPr>
                <w:lang w:val="fr-FR"/>
              </w:rPr>
            </w:pPr>
            <w:r w:rsidRPr="00F67F70">
              <w:rPr>
                <w:lang w:val="fr-FR"/>
              </w:rPr>
              <w:t>Applicable communication scenarios</w:t>
            </w:r>
          </w:p>
        </w:tc>
        <w:tc>
          <w:tcPr>
            <w:tcW w:w="1623" w:type="pct"/>
            <w:tcBorders>
              <w:top w:val="single" w:sz="4" w:space="0" w:color="000000"/>
              <w:left w:val="single" w:sz="4" w:space="0" w:color="000000"/>
              <w:bottom w:val="single" w:sz="4" w:space="0" w:color="auto"/>
              <w:right w:val="single" w:sz="4" w:space="0" w:color="000000"/>
            </w:tcBorders>
            <w:vAlign w:val="center"/>
          </w:tcPr>
          <w:p w14:paraId="5510B8D7" w14:textId="4CF40250" w:rsidR="004502A5" w:rsidRPr="00F67F70" w:rsidRDefault="004502A5" w:rsidP="002C0639">
            <w:pPr>
              <w:pStyle w:val="TAC"/>
              <w:snapToGrid w:val="0"/>
              <w:jc w:val="left"/>
              <w:rPr>
                <w:rFonts w:ascii="Times New Roman" w:hAnsi="Times New Roman"/>
                <w:iCs/>
                <w:color w:val="000000"/>
                <w:sz w:val="20"/>
                <w:lang w:val="en-US"/>
              </w:rPr>
            </w:pPr>
            <w:r w:rsidRPr="00F67F70">
              <w:rPr>
                <w:rFonts w:ascii="Times New Roman" w:hAnsi="Times New Roman"/>
                <w:iCs/>
                <w:color w:val="000000"/>
                <w:sz w:val="20"/>
                <w:lang w:val="en-US"/>
              </w:rPr>
              <w:t xml:space="preserve">InH-Office, </w:t>
            </w:r>
            <w:proofErr w:type="spellStart"/>
            <w:r w:rsidRPr="00F67F70">
              <w:rPr>
                <w:rFonts w:ascii="Times New Roman" w:hAnsi="Times New Roman"/>
                <w:iCs/>
                <w:color w:val="000000"/>
                <w:sz w:val="20"/>
                <w:lang w:val="en-US"/>
              </w:rPr>
              <w:t>InF</w:t>
            </w:r>
            <w:proofErr w:type="spellEnd"/>
            <w:r w:rsidRPr="00F67F70">
              <w:rPr>
                <w:rFonts w:ascii="Times New Roman" w:hAnsi="Times New Roman"/>
                <w:iCs/>
                <w:color w:val="000000"/>
                <w:sz w:val="20"/>
                <w:lang w:val="en-US"/>
              </w:rPr>
              <w:t xml:space="preserve"> [TR38.901]</w:t>
            </w:r>
          </w:p>
          <w:p w14:paraId="7D8FF987" w14:textId="77777777" w:rsidR="004502A5" w:rsidRPr="00F67F70" w:rsidRDefault="004502A5" w:rsidP="002C0639">
            <w:pPr>
              <w:pStyle w:val="TAC"/>
              <w:snapToGrid w:val="0"/>
              <w:jc w:val="left"/>
              <w:rPr>
                <w:rFonts w:ascii="Times New Roman" w:eastAsiaTheme="minorEastAsia" w:hAnsi="Times New Roman"/>
                <w:iCs/>
                <w:color w:val="000000"/>
                <w:sz w:val="20"/>
                <w:lang w:eastAsia="zh-CN"/>
              </w:rPr>
            </w:pPr>
            <w:r w:rsidRPr="00F67F70">
              <w:rPr>
                <w:rFonts w:ascii="Times New Roman" w:hAnsi="Times New Roman"/>
                <w:iCs/>
                <w:color w:val="000000"/>
                <w:sz w:val="20"/>
              </w:rPr>
              <w:t xml:space="preserve">Indoor room </w:t>
            </w:r>
            <w:r w:rsidRPr="00F67F70">
              <w:rPr>
                <w:rFonts w:ascii="Times New Roman" w:eastAsiaTheme="minorEastAsia" w:hAnsi="Times New Roman"/>
                <w:iCs/>
                <w:color w:val="000000"/>
                <w:sz w:val="20"/>
                <w:lang w:eastAsia="zh-CN"/>
              </w:rPr>
              <w:t>[TR38.808]</w:t>
            </w:r>
          </w:p>
        </w:tc>
        <w:tc>
          <w:tcPr>
            <w:tcW w:w="1623" w:type="pct"/>
            <w:tcBorders>
              <w:top w:val="single" w:sz="4" w:space="0" w:color="000000"/>
              <w:left w:val="single" w:sz="4" w:space="0" w:color="000000"/>
              <w:bottom w:val="single" w:sz="4" w:space="0" w:color="auto"/>
              <w:right w:val="single" w:sz="4" w:space="0" w:color="000000"/>
            </w:tcBorders>
            <w:vAlign w:val="center"/>
          </w:tcPr>
          <w:p w14:paraId="17649FB0" w14:textId="77777777" w:rsidR="004502A5" w:rsidRPr="00F67F70" w:rsidRDefault="004502A5" w:rsidP="002C0639">
            <w:pPr>
              <w:pStyle w:val="TAC"/>
              <w:snapToGrid w:val="0"/>
              <w:jc w:val="left"/>
              <w:rPr>
                <w:rFonts w:ascii="Times New Roman" w:hAnsi="Times New Roman"/>
                <w:iCs/>
                <w:color w:val="000000"/>
                <w:sz w:val="20"/>
              </w:rPr>
            </w:pPr>
            <w:proofErr w:type="spellStart"/>
            <w:r w:rsidRPr="00F67F70">
              <w:rPr>
                <w:rFonts w:ascii="Times New Roman" w:hAnsi="Times New Roman"/>
                <w:iCs/>
                <w:color w:val="000000"/>
                <w:sz w:val="20"/>
              </w:rPr>
              <w:t>UMi</w:t>
            </w:r>
            <w:proofErr w:type="spellEnd"/>
            <w:r w:rsidRPr="00F67F70">
              <w:rPr>
                <w:rFonts w:ascii="Times New Roman" w:hAnsi="Times New Roman"/>
                <w:iCs/>
                <w:color w:val="000000"/>
                <w:sz w:val="20"/>
              </w:rPr>
              <w:t xml:space="preserve">, </w:t>
            </w:r>
            <w:proofErr w:type="spellStart"/>
            <w:r w:rsidRPr="00F67F70">
              <w:rPr>
                <w:rFonts w:ascii="Times New Roman" w:hAnsi="Times New Roman"/>
                <w:iCs/>
                <w:color w:val="000000"/>
                <w:sz w:val="20"/>
              </w:rPr>
              <w:t>UMa</w:t>
            </w:r>
            <w:proofErr w:type="spellEnd"/>
            <w:r w:rsidRPr="00F67F70">
              <w:rPr>
                <w:rFonts w:ascii="Times New Roman" w:hAnsi="Times New Roman"/>
                <w:iCs/>
                <w:color w:val="000000"/>
                <w:sz w:val="20"/>
              </w:rPr>
              <w:t xml:space="preserve"> [TR38.901]</w:t>
            </w:r>
          </w:p>
          <w:p w14:paraId="0A4EEF4B" w14:textId="77777777" w:rsidR="004502A5" w:rsidRPr="00F67F70" w:rsidRDefault="004502A5" w:rsidP="002C0639">
            <w:pPr>
              <w:pStyle w:val="TAC"/>
              <w:snapToGrid w:val="0"/>
              <w:jc w:val="left"/>
              <w:rPr>
                <w:rFonts w:ascii="Times New Roman" w:hAnsi="Times New Roman"/>
                <w:iCs/>
                <w:color w:val="000000"/>
                <w:sz w:val="20"/>
              </w:rPr>
            </w:pPr>
            <w:r w:rsidRPr="00F67F70">
              <w:rPr>
                <w:rFonts w:ascii="Times New Roman" w:hAnsi="Times New Roman"/>
                <w:iCs/>
                <w:color w:val="000000"/>
                <w:sz w:val="20"/>
              </w:rPr>
              <w:t>Urban grid [TR37.885]</w:t>
            </w:r>
          </w:p>
        </w:tc>
      </w:tr>
      <w:tr w:rsidR="004502A5" w14:paraId="67DD11F7" w14:textId="77777777" w:rsidTr="002C0639">
        <w:trPr>
          <w:trHeight w:val="776"/>
          <w:jc w:val="center"/>
        </w:trPr>
        <w:tc>
          <w:tcPr>
            <w:tcW w:w="843" w:type="pct"/>
            <w:vMerge w:val="restart"/>
            <w:tcBorders>
              <w:top w:val="single" w:sz="4" w:space="0" w:color="000000"/>
              <w:left w:val="single" w:sz="4" w:space="0" w:color="000000"/>
              <w:right w:val="single" w:sz="4" w:space="0" w:color="000000"/>
            </w:tcBorders>
            <w:vAlign w:val="center"/>
          </w:tcPr>
          <w:p w14:paraId="306E7BCD" w14:textId="77777777" w:rsidR="004502A5" w:rsidRPr="00F67F70" w:rsidRDefault="004502A5" w:rsidP="002C0639">
            <w:pPr>
              <w:pStyle w:val="0Maintext"/>
              <w:widowControl w:val="0"/>
              <w:adjustRightInd w:val="0"/>
              <w:snapToGrid w:val="0"/>
            </w:pPr>
            <w:r w:rsidRPr="00F67F70">
              <w:t xml:space="preserve">Sensing transmitters and </w:t>
            </w:r>
            <w:proofErr w:type="gramStart"/>
            <w:r w:rsidRPr="00F67F70">
              <w:t>receivers</w:t>
            </w:r>
            <w:proofErr w:type="gramEnd"/>
            <w:r w:rsidRPr="00F67F70">
              <w:t xml:space="preserve"> properties</w:t>
            </w:r>
          </w:p>
        </w:tc>
        <w:tc>
          <w:tcPr>
            <w:tcW w:w="911" w:type="pct"/>
            <w:tcBorders>
              <w:top w:val="single" w:sz="4" w:space="0" w:color="000000"/>
              <w:left w:val="single" w:sz="4" w:space="0" w:color="000000"/>
              <w:bottom w:val="single" w:sz="4" w:space="0" w:color="000000"/>
              <w:right w:val="single" w:sz="4" w:space="0" w:color="auto"/>
            </w:tcBorders>
            <w:vAlign w:val="center"/>
          </w:tcPr>
          <w:p w14:paraId="19903EFE" w14:textId="77777777" w:rsidR="004502A5" w:rsidRPr="00F67F70" w:rsidRDefault="004502A5" w:rsidP="002C0639">
            <w:pPr>
              <w:pStyle w:val="0Maintext"/>
              <w:widowControl w:val="0"/>
              <w:adjustRightInd w:val="0"/>
              <w:snapToGrid w:val="0"/>
              <w:rPr>
                <w:rFonts w:eastAsia="MS Mincho"/>
                <w:lang w:eastAsia="ja-JP"/>
              </w:rPr>
            </w:pPr>
            <w:r w:rsidRPr="00F67F70">
              <w:t>Rx/Tx Locations</w:t>
            </w:r>
          </w:p>
        </w:tc>
        <w:tc>
          <w:tcPr>
            <w:tcW w:w="1623" w:type="pct"/>
            <w:tcBorders>
              <w:top w:val="single" w:sz="4" w:space="0" w:color="auto"/>
              <w:left w:val="single" w:sz="4" w:space="0" w:color="auto"/>
              <w:bottom w:val="single" w:sz="4" w:space="0" w:color="auto"/>
              <w:right w:val="single" w:sz="4" w:space="0" w:color="auto"/>
            </w:tcBorders>
            <w:vAlign w:val="center"/>
          </w:tcPr>
          <w:p w14:paraId="4DCD4FBE" w14:textId="77777777" w:rsidR="004502A5" w:rsidRPr="00F67F70" w:rsidRDefault="004502A5" w:rsidP="002C0639">
            <w:pPr>
              <w:pStyle w:val="0Maintext"/>
              <w:widowControl w:val="0"/>
              <w:adjustRightInd w:val="0"/>
              <w:snapToGrid w:val="0"/>
            </w:pPr>
            <w:r w:rsidRPr="00F67F70">
              <w:t>Rx/Tx locations are selected among the TRPs and UE locations in the corresponding communication scenario</w:t>
            </w:r>
          </w:p>
          <w:p w14:paraId="58791213" w14:textId="77777777" w:rsidR="004502A5" w:rsidRPr="00F67F70" w:rsidRDefault="004502A5" w:rsidP="002C0639">
            <w:pPr>
              <w:pStyle w:val="0Maintext"/>
              <w:widowControl w:val="0"/>
              <w:adjustRightInd w:val="0"/>
              <w:snapToGrid w:val="0"/>
              <w:rPr>
                <w:rFonts w:eastAsiaTheme="minorEastAsia"/>
                <w:lang w:eastAsia="zh-CN"/>
              </w:rPr>
            </w:pPr>
          </w:p>
        </w:tc>
        <w:tc>
          <w:tcPr>
            <w:tcW w:w="1623" w:type="pct"/>
            <w:tcBorders>
              <w:top w:val="single" w:sz="4" w:space="0" w:color="auto"/>
              <w:left w:val="single" w:sz="4" w:space="0" w:color="auto"/>
              <w:bottom w:val="single" w:sz="4" w:space="0" w:color="auto"/>
              <w:right w:val="single" w:sz="4" w:space="0" w:color="auto"/>
            </w:tcBorders>
            <w:vAlign w:val="center"/>
          </w:tcPr>
          <w:p w14:paraId="37B74BE1" w14:textId="77777777" w:rsidR="004502A5" w:rsidRPr="00F67F70" w:rsidRDefault="004502A5" w:rsidP="002C0639">
            <w:pPr>
              <w:pStyle w:val="0Maintext"/>
              <w:widowControl w:val="0"/>
              <w:adjustRightInd w:val="0"/>
              <w:snapToGrid w:val="0"/>
            </w:pPr>
            <w:r w:rsidRPr="00F67F70">
              <w:lastRenderedPageBreak/>
              <w:t>Rx/Tx locations are selected among the TRPs and UE locations in the corresponding communication scenario</w:t>
            </w:r>
          </w:p>
          <w:p w14:paraId="0DE6BC93" w14:textId="77777777" w:rsidR="004502A5" w:rsidRPr="00F67F70" w:rsidRDefault="004502A5" w:rsidP="002C0639">
            <w:pPr>
              <w:pStyle w:val="0Maintext"/>
              <w:widowControl w:val="0"/>
              <w:adjustRightInd w:val="0"/>
              <w:snapToGrid w:val="0"/>
            </w:pPr>
            <w:r w:rsidRPr="00F67F70">
              <w:rPr>
                <w:rFonts w:eastAsiaTheme="minorEastAsia"/>
                <w:lang w:eastAsia="zh-CN"/>
              </w:rPr>
              <w:lastRenderedPageBreak/>
              <w:t>UE-type RSU can be selected as the s</w:t>
            </w:r>
            <w:r w:rsidRPr="00F67F70">
              <w:t>ensing transmitters and/or receivers</w:t>
            </w:r>
          </w:p>
        </w:tc>
      </w:tr>
      <w:tr w:rsidR="004502A5" w14:paraId="6CE39B13" w14:textId="77777777" w:rsidTr="002C0639">
        <w:trPr>
          <w:trHeight w:val="263"/>
          <w:jc w:val="center"/>
        </w:trPr>
        <w:tc>
          <w:tcPr>
            <w:tcW w:w="843" w:type="pct"/>
            <w:vMerge/>
            <w:tcBorders>
              <w:left w:val="single" w:sz="4" w:space="0" w:color="000000"/>
              <w:right w:val="single" w:sz="4" w:space="0" w:color="000000"/>
            </w:tcBorders>
            <w:vAlign w:val="center"/>
          </w:tcPr>
          <w:p w14:paraId="27072446" w14:textId="77777777" w:rsidR="004502A5" w:rsidRPr="00F67F70" w:rsidRDefault="004502A5" w:rsidP="002C0639">
            <w:pPr>
              <w:pStyle w:val="0Maintext"/>
              <w:widowControl w:val="0"/>
              <w:adjustRightInd w:val="0"/>
              <w:snapToGrid w:val="0"/>
            </w:pPr>
          </w:p>
        </w:tc>
        <w:tc>
          <w:tcPr>
            <w:tcW w:w="911" w:type="pct"/>
            <w:tcBorders>
              <w:top w:val="single" w:sz="4" w:space="0" w:color="000000"/>
              <w:left w:val="single" w:sz="4" w:space="0" w:color="000000"/>
              <w:bottom w:val="single" w:sz="4" w:space="0" w:color="000000"/>
              <w:right w:val="single" w:sz="4" w:space="0" w:color="auto"/>
            </w:tcBorders>
            <w:vAlign w:val="center"/>
          </w:tcPr>
          <w:p w14:paraId="5807485A" w14:textId="77777777" w:rsidR="004502A5" w:rsidRPr="00F67F70" w:rsidRDefault="004502A5" w:rsidP="002C0639">
            <w:pPr>
              <w:pStyle w:val="0Maintext"/>
              <w:widowControl w:val="0"/>
              <w:adjustRightInd w:val="0"/>
              <w:snapToGrid w:val="0"/>
            </w:pPr>
            <w:r w:rsidRPr="00F67F70">
              <w:t>Rx/Tx Mobility</w:t>
            </w:r>
          </w:p>
        </w:tc>
        <w:tc>
          <w:tcPr>
            <w:tcW w:w="1623" w:type="pct"/>
            <w:tcBorders>
              <w:top w:val="single" w:sz="4" w:space="0" w:color="auto"/>
              <w:left w:val="single" w:sz="4" w:space="0" w:color="auto"/>
              <w:bottom w:val="single" w:sz="4" w:space="0" w:color="auto"/>
              <w:right w:val="single" w:sz="4" w:space="0" w:color="auto"/>
            </w:tcBorders>
            <w:vAlign w:val="center"/>
          </w:tcPr>
          <w:p w14:paraId="2A6F8401" w14:textId="77777777" w:rsidR="004502A5" w:rsidRPr="00F67F70" w:rsidRDefault="004502A5" w:rsidP="002C0639">
            <w:pPr>
              <w:pStyle w:val="0Maintext"/>
              <w:widowControl w:val="0"/>
              <w:adjustRightInd w:val="0"/>
              <w:snapToGrid w:val="0"/>
              <w:rPr>
                <w:lang w:val="fr-FR"/>
              </w:rPr>
            </w:pPr>
            <w:r w:rsidRPr="00F67F70">
              <w:rPr>
                <w:lang w:val="fr-FR"/>
              </w:rPr>
              <w:t xml:space="preserve">0km/h </w:t>
            </w:r>
            <w:r w:rsidRPr="00F67F70">
              <w:rPr>
                <w:rFonts w:eastAsiaTheme="minorEastAsia"/>
                <w:lang w:val="fr-FR" w:eastAsia="zh-CN"/>
              </w:rPr>
              <w:t>or</w:t>
            </w:r>
            <w:r w:rsidRPr="00F67F70">
              <w:rPr>
                <w:lang w:val="fr-FR"/>
              </w:rPr>
              <w:t xml:space="preserve"> 3km/h</w:t>
            </w:r>
          </w:p>
        </w:tc>
        <w:tc>
          <w:tcPr>
            <w:tcW w:w="1623" w:type="pct"/>
            <w:tcBorders>
              <w:top w:val="single" w:sz="4" w:space="0" w:color="auto"/>
              <w:left w:val="single" w:sz="4" w:space="0" w:color="auto"/>
              <w:bottom w:val="single" w:sz="4" w:space="0" w:color="auto"/>
              <w:right w:val="single" w:sz="4" w:space="0" w:color="auto"/>
            </w:tcBorders>
            <w:vAlign w:val="center"/>
          </w:tcPr>
          <w:p w14:paraId="1327F601" w14:textId="77777777" w:rsidR="004502A5" w:rsidRPr="00F67F70" w:rsidRDefault="004502A5" w:rsidP="002C0639">
            <w:pPr>
              <w:pStyle w:val="0Maintext"/>
              <w:widowControl w:val="0"/>
              <w:adjustRightInd w:val="0"/>
              <w:snapToGrid w:val="0"/>
              <w:rPr>
                <w:lang w:val="en-US"/>
              </w:rPr>
            </w:pPr>
            <w:r w:rsidRPr="00F67F70">
              <w:rPr>
                <w:lang w:val="en-US"/>
              </w:rPr>
              <w:t xml:space="preserve">Option </w:t>
            </w:r>
            <w:proofErr w:type="gramStart"/>
            <w:r w:rsidRPr="00F67F70">
              <w:rPr>
                <w:lang w:val="en-US"/>
              </w:rPr>
              <w:t>1 :</w:t>
            </w:r>
            <w:proofErr w:type="gramEnd"/>
            <w:r w:rsidRPr="00F67F70">
              <w:rPr>
                <w:lang w:val="en-US"/>
              </w:rPr>
              <w:t xml:space="preserve"> </w:t>
            </w:r>
            <w:r w:rsidRPr="00F67F70">
              <w:rPr>
                <w:bCs/>
                <w:iCs/>
                <w:lang w:val="en-US" w:eastAsia="zh-CN"/>
              </w:rPr>
              <w:t xml:space="preserve">{0, 3, [FFS]} km/h </w:t>
            </w:r>
          </w:p>
          <w:p w14:paraId="7F153D75" w14:textId="77777777" w:rsidR="004502A5" w:rsidRPr="00F67F70" w:rsidRDefault="004502A5" w:rsidP="002C0639">
            <w:pPr>
              <w:pStyle w:val="0Maintext"/>
              <w:widowControl w:val="0"/>
              <w:adjustRightInd w:val="0"/>
              <w:snapToGrid w:val="0"/>
              <w:rPr>
                <w:lang w:val="en-US"/>
              </w:rPr>
            </w:pPr>
            <w:r w:rsidRPr="00F67F70">
              <w:rPr>
                <w:lang w:val="en-US"/>
              </w:rPr>
              <w:t xml:space="preserve">Option 2: </w:t>
            </w:r>
            <w:r w:rsidRPr="00F67F70">
              <w:rPr>
                <w:iCs/>
                <w:lang w:val="en-US"/>
              </w:rPr>
              <w:t>Uniform distribution 0km/h</w:t>
            </w:r>
            <w:r w:rsidRPr="00F67F70">
              <w:rPr>
                <w:lang w:val="en-US"/>
              </w:rPr>
              <w:t xml:space="preserve"> – [FFS] km/h</w:t>
            </w:r>
          </w:p>
        </w:tc>
      </w:tr>
      <w:tr w:rsidR="004502A5" w14:paraId="3041E929" w14:textId="77777777" w:rsidTr="002C0639">
        <w:trPr>
          <w:trHeight w:val="263"/>
          <w:jc w:val="center"/>
        </w:trPr>
        <w:tc>
          <w:tcPr>
            <w:tcW w:w="843" w:type="pct"/>
            <w:tcBorders>
              <w:left w:val="single" w:sz="4" w:space="0" w:color="000000"/>
              <w:right w:val="single" w:sz="4" w:space="0" w:color="000000"/>
            </w:tcBorders>
            <w:vAlign w:val="center"/>
          </w:tcPr>
          <w:p w14:paraId="72C1258E" w14:textId="77777777" w:rsidR="004502A5" w:rsidRPr="00F67F70" w:rsidRDefault="004502A5" w:rsidP="002C0639">
            <w:pPr>
              <w:pStyle w:val="0Maintext"/>
              <w:widowControl w:val="0"/>
              <w:adjustRightInd w:val="0"/>
              <w:snapToGrid w:val="0"/>
            </w:pPr>
          </w:p>
        </w:tc>
        <w:tc>
          <w:tcPr>
            <w:tcW w:w="911" w:type="pct"/>
            <w:tcBorders>
              <w:top w:val="single" w:sz="4" w:space="0" w:color="000000"/>
              <w:left w:val="single" w:sz="4" w:space="0" w:color="000000"/>
              <w:bottom w:val="single" w:sz="4" w:space="0" w:color="000000"/>
              <w:right w:val="single" w:sz="4" w:space="0" w:color="auto"/>
            </w:tcBorders>
            <w:vAlign w:val="center"/>
          </w:tcPr>
          <w:p w14:paraId="76CAA9F3" w14:textId="77777777" w:rsidR="004502A5" w:rsidRPr="00F67F70" w:rsidRDefault="004502A5" w:rsidP="002C0639">
            <w:pPr>
              <w:pStyle w:val="0Maintext"/>
              <w:widowControl w:val="0"/>
              <w:adjustRightInd w:val="0"/>
              <w:snapToGrid w:val="0"/>
            </w:pPr>
            <w:r w:rsidRPr="00F67F70">
              <w:t>LOS/NLOS</w:t>
            </w:r>
          </w:p>
        </w:tc>
        <w:tc>
          <w:tcPr>
            <w:tcW w:w="1623" w:type="pct"/>
            <w:tcBorders>
              <w:top w:val="single" w:sz="4" w:space="0" w:color="auto"/>
              <w:left w:val="single" w:sz="4" w:space="0" w:color="auto"/>
              <w:bottom w:val="single" w:sz="4" w:space="0" w:color="auto"/>
              <w:right w:val="single" w:sz="4" w:space="0" w:color="auto"/>
            </w:tcBorders>
            <w:vAlign w:val="center"/>
          </w:tcPr>
          <w:p w14:paraId="57E6C8BC" w14:textId="77777777" w:rsidR="004502A5" w:rsidRPr="00F67F70" w:rsidRDefault="004502A5" w:rsidP="002C0639">
            <w:pPr>
              <w:pStyle w:val="0Maintext"/>
              <w:widowControl w:val="0"/>
              <w:adjustRightInd w:val="0"/>
              <w:snapToGrid w:val="0"/>
              <w:rPr>
                <w:lang w:val="fr-FR"/>
              </w:rPr>
            </w:pPr>
            <w:r w:rsidRPr="00F67F70">
              <w:rPr>
                <w:lang w:val="fr-FR"/>
              </w:rPr>
              <w:t>LOS/NLOS conditions</w:t>
            </w:r>
          </w:p>
        </w:tc>
        <w:tc>
          <w:tcPr>
            <w:tcW w:w="1623" w:type="pct"/>
            <w:tcBorders>
              <w:top w:val="single" w:sz="4" w:space="0" w:color="auto"/>
              <w:left w:val="single" w:sz="4" w:space="0" w:color="auto"/>
              <w:bottom w:val="single" w:sz="4" w:space="0" w:color="auto"/>
              <w:right w:val="single" w:sz="4" w:space="0" w:color="auto"/>
            </w:tcBorders>
            <w:vAlign w:val="center"/>
          </w:tcPr>
          <w:p w14:paraId="4BAFBF12" w14:textId="77777777" w:rsidR="004502A5" w:rsidRPr="00F67F70" w:rsidRDefault="004502A5" w:rsidP="002C0639">
            <w:pPr>
              <w:pStyle w:val="0Maintext"/>
              <w:widowControl w:val="0"/>
              <w:adjustRightInd w:val="0"/>
              <w:snapToGrid w:val="0"/>
              <w:rPr>
                <w:lang w:val="en-US"/>
              </w:rPr>
            </w:pPr>
            <w:r w:rsidRPr="00F67F70">
              <w:rPr>
                <w:lang w:val="en-US"/>
              </w:rPr>
              <w:t>LOS/NLOS conditions</w:t>
            </w:r>
          </w:p>
        </w:tc>
      </w:tr>
      <w:tr w:rsidR="004502A5" w14:paraId="2E84F05B" w14:textId="77777777" w:rsidTr="002C0639">
        <w:trPr>
          <w:trHeight w:val="271"/>
          <w:jc w:val="center"/>
        </w:trPr>
        <w:tc>
          <w:tcPr>
            <w:tcW w:w="843" w:type="pct"/>
            <w:vMerge w:val="restart"/>
            <w:tcBorders>
              <w:top w:val="single" w:sz="4" w:space="0" w:color="000000"/>
              <w:left w:val="single" w:sz="4" w:space="0" w:color="000000"/>
              <w:right w:val="single" w:sz="4" w:space="0" w:color="000000"/>
            </w:tcBorders>
            <w:vAlign w:val="center"/>
          </w:tcPr>
          <w:p w14:paraId="6B9A98A4" w14:textId="77777777" w:rsidR="004502A5" w:rsidRPr="00F67F70" w:rsidRDefault="004502A5" w:rsidP="002C0639">
            <w:pPr>
              <w:pStyle w:val="0Maintext"/>
              <w:widowControl w:val="0"/>
              <w:adjustRightInd w:val="0"/>
              <w:snapToGrid w:val="0"/>
              <w:rPr>
                <w:lang w:val="en-US" w:eastAsia="zh-CN"/>
              </w:rPr>
            </w:pPr>
            <w:r w:rsidRPr="00F67F70">
              <w:rPr>
                <w:lang w:val="en-US" w:eastAsia="zh-CN"/>
              </w:rPr>
              <w:t>Sensing target</w:t>
            </w:r>
          </w:p>
        </w:tc>
        <w:tc>
          <w:tcPr>
            <w:tcW w:w="911" w:type="pct"/>
            <w:tcBorders>
              <w:top w:val="single" w:sz="4" w:space="0" w:color="000000"/>
              <w:left w:val="single" w:sz="4" w:space="0" w:color="000000"/>
              <w:bottom w:val="single" w:sz="4" w:space="0" w:color="000000"/>
              <w:right w:val="single" w:sz="4" w:space="0" w:color="000000"/>
            </w:tcBorders>
            <w:vAlign w:val="center"/>
          </w:tcPr>
          <w:p w14:paraId="24DEC81C" w14:textId="77777777" w:rsidR="004502A5" w:rsidRPr="00F67F70" w:rsidRDefault="004502A5" w:rsidP="002C0639">
            <w:pPr>
              <w:pStyle w:val="TAC"/>
              <w:snapToGrid w:val="0"/>
              <w:jc w:val="left"/>
              <w:rPr>
                <w:rFonts w:ascii="Times New Roman" w:hAnsi="Times New Roman"/>
                <w:sz w:val="20"/>
              </w:rPr>
            </w:pPr>
            <w:r w:rsidRPr="00F67F70">
              <w:rPr>
                <w:rFonts w:ascii="Times New Roman" w:hAnsi="Times New Roman"/>
                <w:sz w:val="20"/>
              </w:rPr>
              <w:t>LOS/NLOS</w:t>
            </w:r>
          </w:p>
        </w:tc>
        <w:tc>
          <w:tcPr>
            <w:tcW w:w="1623" w:type="pct"/>
            <w:tcBorders>
              <w:top w:val="single" w:sz="4" w:space="0" w:color="000000"/>
              <w:left w:val="single" w:sz="4" w:space="0" w:color="000000"/>
              <w:bottom w:val="single" w:sz="4" w:space="0" w:color="000000"/>
              <w:right w:val="single" w:sz="4" w:space="0" w:color="000000"/>
            </w:tcBorders>
            <w:vAlign w:val="center"/>
          </w:tcPr>
          <w:p w14:paraId="11AFAFD1" w14:textId="77777777" w:rsidR="004502A5" w:rsidRPr="00F67F70" w:rsidRDefault="004502A5" w:rsidP="002C0639">
            <w:pPr>
              <w:pStyle w:val="TAC"/>
              <w:snapToGrid w:val="0"/>
              <w:jc w:val="left"/>
              <w:rPr>
                <w:rFonts w:ascii="Times New Roman" w:hAnsi="Times New Roman"/>
                <w:iCs/>
                <w:sz w:val="20"/>
                <w:lang w:eastAsia="zh-CN"/>
              </w:rPr>
            </w:pPr>
            <w:r w:rsidRPr="00F67F70">
              <w:rPr>
                <w:rFonts w:ascii="Times New Roman" w:hAnsi="Times New Roman"/>
                <w:sz w:val="20"/>
                <w:lang w:val="fr-FR"/>
              </w:rPr>
              <w:t>LOS/NLOS conditions</w:t>
            </w:r>
          </w:p>
        </w:tc>
        <w:tc>
          <w:tcPr>
            <w:tcW w:w="1623" w:type="pct"/>
            <w:tcBorders>
              <w:top w:val="single" w:sz="4" w:space="0" w:color="000000"/>
              <w:left w:val="single" w:sz="4" w:space="0" w:color="000000"/>
              <w:bottom w:val="single" w:sz="4" w:space="0" w:color="000000"/>
              <w:right w:val="single" w:sz="4" w:space="0" w:color="000000"/>
            </w:tcBorders>
            <w:vAlign w:val="center"/>
          </w:tcPr>
          <w:p w14:paraId="1BF8B002" w14:textId="77777777" w:rsidR="004502A5" w:rsidRPr="00F67F70" w:rsidRDefault="004502A5" w:rsidP="002C0639">
            <w:pPr>
              <w:pStyle w:val="TAC"/>
              <w:snapToGrid w:val="0"/>
              <w:jc w:val="left"/>
              <w:rPr>
                <w:rFonts w:ascii="Times New Roman" w:hAnsi="Times New Roman"/>
                <w:iCs/>
                <w:sz w:val="20"/>
                <w:lang w:eastAsia="zh-CN"/>
              </w:rPr>
            </w:pPr>
            <w:r w:rsidRPr="00F67F70">
              <w:rPr>
                <w:rFonts w:ascii="Times New Roman" w:hAnsi="Times New Roman"/>
                <w:sz w:val="20"/>
                <w:lang w:val="en-US"/>
              </w:rPr>
              <w:t>LOS/NLOS conditions</w:t>
            </w:r>
          </w:p>
        </w:tc>
      </w:tr>
      <w:tr w:rsidR="004502A5" w14:paraId="16F90AF6" w14:textId="77777777" w:rsidTr="002C0639">
        <w:trPr>
          <w:trHeight w:val="271"/>
          <w:jc w:val="center"/>
        </w:trPr>
        <w:tc>
          <w:tcPr>
            <w:tcW w:w="843" w:type="pct"/>
            <w:vMerge/>
            <w:tcBorders>
              <w:left w:val="single" w:sz="4" w:space="0" w:color="000000"/>
              <w:right w:val="single" w:sz="4" w:space="0" w:color="000000"/>
            </w:tcBorders>
            <w:vAlign w:val="center"/>
          </w:tcPr>
          <w:p w14:paraId="3D058C4E" w14:textId="77777777" w:rsidR="004502A5" w:rsidRPr="00F67F70" w:rsidRDefault="004502A5" w:rsidP="002C0639">
            <w:pPr>
              <w:pStyle w:val="0Maintext"/>
              <w:widowControl w:val="0"/>
              <w:adjustRightInd w:val="0"/>
              <w:snapToGrid w:val="0"/>
              <w:rPr>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18E45D7C" w14:textId="77777777" w:rsidR="004502A5" w:rsidRPr="00F67F70" w:rsidRDefault="004502A5" w:rsidP="002C0639">
            <w:pPr>
              <w:pStyle w:val="TAC"/>
              <w:snapToGrid w:val="0"/>
              <w:jc w:val="left"/>
              <w:rPr>
                <w:rFonts w:ascii="Times New Roman" w:hAnsi="Times New Roman"/>
                <w:sz w:val="20"/>
              </w:rPr>
            </w:pPr>
            <w:r w:rsidRPr="00F67F70">
              <w:rPr>
                <w:rFonts w:ascii="Times New Roman" w:hAnsi="Times New Roman"/>
                <w:sz w:val="20"/>
              </w:rPr>
              <w:t>Outdoor/indoor</w:t>
            </w:r>
          </w:p>
        </w:tc>
        <w:tc>
          <w:tcPr>
            <w:tcW w:w="1623" w:type="pct"/>
            <w:tcBorders>
              <w:top w:val="single" w:sz="4" w:space="0" w:color="000000"/>
              <w:left w:val="single" w:sz="4" w:space="0" w:color="000000"/>
              <w:bottom w:val="single" w:sz="4" w:space="0" w:color="000000"/>
              <w:right w:val="single" w:sz="4" w:space="0" w:color="000000"/>
            </w:tcBorders>
            <w:vAlign w:val="center"/>
          </w:tcPr>
          <w:p w14:paraId="0BE32D06" w14:textId="77777777" w:rsidR="004502A5" w:rsidRPr="00F67F70" w:rsidRDefault="004502A5" w:rsidP="002C0639">
            <w:pPr>
              <w:pStyle w:val="TAC"/>
              <w:snapToGrid w:val="0"/>
              <w:jc w:val="left"/>
              <w:rPr>
                <w:rFonts w:ascii="Times New Roman" w:hAnsi="Times New Roman"/>
                <w:iCs/>
                <w:sz w:val="20"/>
                <w:lang w:eastAsia="zh-CN"/>
              </w:rPr>
            </w:pPr>
            <w:r w:rsidRPr="00F67F70">
              <w:rPr>
                <w:rFonts w:ascii="Times New Roman" w:hAnsi="Times New Roman"/>
                <w:iCs/>
                <w:sz w:val="20"/>
                <w:lang w:eastAsia="zh-CN"/>
              </w:rPr>
              <w:t>Indoor</w:t>
            </w:r>
          </w:p>
        </w:tc>
        <w:tc>
          <w:tcPr>
            <w:tcW w:w="1623" w:type="pct"/>
            <w:tcBorders>
              <w:top w:val="single" w:sz="4" w:space="0" w:color="000000"/>
              <w:left w:val="single" w:sz="4" w:space="0" w:color="000000"/>
              <w:bottom w:val="single" w:sz="4" w:space="0" w:color="000000"/>
              <w:right w:val="single" w:sz="4" w:space="0" w:color="000000"/>
            </w:tcBorders>
          </w:tcPr>
          <w:p w14:paraId="254303E4" w14:textId="77777777" w:rsidR="004502A5" w:rsidRPr="00F67F70" w:rsidRDefault="004502A5" w:rsidP="002C0639">
            <w:pPr>
              <w:pStyle w:val="TAC"/>
              <w:snapToGrid w:val="0"/>
              <w:jc w:val="left"/>
              <w:rPr>
                <w:rFonts w:ascii="Times New Roman" w:hAnsi="Times New Roman"/>
                <w:iCs/>
                <w:sz w:val="20"/>
                <w:lang w:eastAsia="zh-CN"/>
              </w:rPr>
            </w:pPr>
            <w:r w:rsidRPr="00F67F70">
              <w:rPr>
                <w:rFonts w:ascii="Times New Roman" w:hAnsi="Times New Roman"/>
                <w:iCs/>
                <w:sz w:val="20"/>
                <w:lang w:eastAsia="zh-CN"/>
              </w:rPr>
              <w:t>Outdoor</w:t>
            </w:r>
          </w:p>
        </w:tc>
      </w:tr>
      <w:tr w:rsidR="004502A5" w14:paraId="7F034451" w14:textId="77777777" w:rsidTr="00DF5DBC">
        <w:trPr>
          <w:trHeight w:val="275"/>
          <w:jc w:val="center"/>
        </w:trPr>
        <w:tc>
          <w:tcPr>
            <w:tcW w:w="843" w:type="pct"/>
            <w:vMerge/>
            <w:tcBorders>
              <w:left w:val="single" w:sz="4" w:space="0" w:color="000000"/>
              <w:right w:val="single" w:sz="4" w:space="0" w:color="000000"/>
            </w:tcBorders>
            <w:vAlign w:val="center"/>
          </w:tcPr>
          <w:p w14:paraId="6B263DA1" w14:textId="77777777" w:rsidR="004502A5" w:rsidRPr="00F67F70" w:rsidRDefault="004502A5" w:rsidP="002C0639">
            <w:pPr>
              <w:pStyle w:val="0Maintext"/>
              <w:widowControl w:val="0"/>
              <w:adjustRightInd w:val="0"/>
              <w:snapToGrid w:val="0"/>
              <w:rPr>
                <w:lang w:val="en-US" w:eastAsia="zh-CN"/>
              </w:rPr>
            </w:pPr>
          </w:p>
        </w:tc>
        <w:tc>
          <w:tcPr>
            <w:tcW w:w="91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5174785" w14:textId="77777777" w:rsidR="004502A5" w:rsidRPr="00F67F70" w:rsidRDefault="004502A5" w:rsidP="002C0639">
            <w:pPr>
              <w:pStyle w:val="TAC"/>
              <w:snapToGrid w:val="0"/>
              <w:jc w:val="left"/>
              <w:rPr>
                <w:rFonts w:ascii="Times New Roman" w:hAnsi="Times New Roman"/>
                <w:sz w:val="20"/>
              </w:rPr>
            </w:pPr>
            <w:r w:rsidRPr="00F67F70">
              <w:rPr>
                <w:rFonts w:ascii="Times New Roman" w:hAnsi="Times New Roman"/>
                <w:sz w:val="20"/>
              </w:rPr>
              <w:t>3D mobility</w:t>
            </w:r>
          </w:p>
        </w:tc>
        <w:tc>
          <w:tcPr>
            <w:tcW w:w="162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89FD6C3" w14:textId="32EE6E2E" w:rsidR="004502A5" w:rsidRPr="00F67F70" w:rsidRDefault="004502A5" w:rsidP="002C0639">
            <w:pPr>
              <w:pStyle w:val="TAC"/>
              <w:snapToGrid w:val="0"/>
              <w:jc w:val="left"/>
              <w:rPr>
                <w:rFonts w:ascii="Times New Roman" w:eastAsiaTheme="minorEastAsia" w:hAnsi="Times New Roman"/>
                <w:iCs/>
                <w:sz w:val="20"/>
                <w:lang w:val="en-US" w:eastAsia="zh-CN"/>
              </w:rPr>
            </w:pPr>
            <w:r w:rsidRPr="00F67F70">
              <w:rPr>
                <w:rFonts w:ascii="Times New Roman" w:hAnsi="Times New Roman"/>
                <w:iCs/>
                <w:sz w:val="20"/>
                <w:lang w:val="en-US"/>
              </w:rPr>
              <w:t>Uniform distribution 0km/h</w:t>
            </w:r>
            <w:r w:rsidRPr="00F67F70">
              <w:rPr>
                <w:rFonts w:ascii="Times New Roman" w:hAnsi="Times New Roman"/>
                <w:sz w:val="20"/>
                <w:lang w:val="en-US"/>
              </w:rPr>
              <w:t xml:space="preserve"> – 3 km/h</w:t>
            </w:r>
          </w:p>
        </w:tc>
        <w:tc>
          <w:tcPr>
            <w:tcW w:w="1623" w:type="pct"/>
            <w:tcBorders>
              <w:top w:val="single" w:sz="4" w:space="0" w:color="000000"/>
              <w:left w:val="single" w:sz="4" w:space="0" w:color="000000"/>
              <w:bottom w:val="single" w:sz="4" w:space="0" w:color="000000"/>
              <w:right w:val="single" w:sz="4" w:space="0" w:color="000000"/>
            </w:tcBorders>
            <w:shd w:val="clear" w:color="auto" w:fill="FFFF00"/>
          </w:tcPr>
          <w:p w14:paraId="43FDE9E8" w14:textId="6E3A5AB3" w:rsidR="004502A5" w:rsidRPr="00F67F70" w:rsidRDefault="004502A5" w:rsidP="002C0639">
            <w:pPr>
              <w:pStyle w:val="TAC"/>
              <w:snapToGrid w:val="0"/>
              <w:jc w:val="left"/>
              <w:rPr>
                <w:rFonts w:ascii="Times New Roman" w:hAnsi="Times New Roman"/>
                <w:iCs/>
                <w:sz w:val="20"/>
                <w:lang w:val="en-US"/>
              </w:rPr>
            </w:pPr>
            <w:r w:rsidRPr="00F67F70">
              <w:rPr>
                <w:rFonts w:ascii="Times New Roman" w:hAnsi="Times New Roman"/>
                <w:iCs/>
                <w:sz w:val="20"/>
                <w:lang w:val="en-US"/>
              </w:rPr>
              <w:t>Uniform distribution 0km/h</w:t>
            </w:r>
            <w:r w:rsidRPr="00F67F70">
              <w:rPr>
                <w:rFonts w:ascii="Times New Roman" w:hAnsi="Times New Roman"/>
                <w:sz w:val="20"/>
                <w:lang w:val="en-US"/>
              </w:rPr>
              <w:t xml:space="preserve"> – [FFS] km/h</w:t>
            </w:r>
          </w:p>
        </w:tc>
      </w:tr>
      <w:tr w:rsidR="004502A5" w14:paraId="63BAAB9C" w14:textId="77777777" w:rsidTr="002C0639">
        <w:trPr>
          <w:trHeight w:val="621"/>
          <w:jc w:val="center"/>
        </w:trPr>
        <w:tc>
          <w:tcPr>
            <w:tcW w:w="843" w:type="pct"/>
            <w:vMerge/>
            <w:tcBorders>
              <w:left w:val="single" w:sz="4" w:space="0" w:color="000000"/>
              <w:right w:val="single" w:sz="4" w:space="0" w:color="000000"/>
            </w:tcBorders>
            <w:vAlign w:val="center"/>
          </w:tcPr>
          <w:p w14:paraId="3B60CBDD" w14:textId="77777777" w:rsidR="004502A5" w:rsidRPr="00F67F70" w:rsidRDefault="004502A5" w:rsidP="002C0639">
            <w:pPr>
              <w:widowControl w:val="0"/>
              <w:snapToGrid w:val="0"/>
              <w:rPr>
                <w:rFonts w:eastAsia="Malgun Gothic"/>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0B79C19E" w14:textId="77777777" w:rsidR="004502A5" w:rsidRPr="00F67F70" w:rsidRDefault="004502A5" w:rsidP="002C0639">
            <w:pPr>
              <w:pStyle w:val="TAC"/>
              <w:snapToGrid w:val="0"/>
              <w:jc w:val="left"/>
              <w:rPr>
                <w:rFonts w:ascii="Times New Roman" w:hAnsi="Times New Roman"/>
                <w:sz w:val="20"/>
              </w:rPr>
            </w:pPr>
            <w:r w:rsidRPr="00F67F70">
              <w:rPr>
                <w:rFonts w:ascii="Times New Roman" w:hAnsi="Times New Roman"/>
                <w:sz w:val="20"/>
              </w:rPr>
              <w:t>3D distribution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59058631" w14:textId="77777777" w:rsidR="004502A5" w:rsidRPr="00F67F70" w:rsidRDefault="004502A5" w:rsidP="002C0639">
            <w:pPr>
              <w:pStyle w:val="TAC"/>
              <w:snapToGrid w:val="0"/>
              <w:jc w:val="left"/>
              <w:rPr>
                <w:rFonts w:ascii="Times New Roman" w:hAnsi="Times New Roman"/>
                <w:iCs/>
                <w:sz w:val="20"/>
              </w:rPr>
            </w:pPr>
            <w:r w:rsidRPr="00F67F70">
              <w:rPr>
                <w:rFonts w:ascii="Times New Roman" w:hAnsi="Times New Roman"/>
                <w:iCs/>
                <w:sz w:val="20"/>
              </w:rPr>
              <w:t>Uniform</w:t>
            </w:r>
          </w:p>
        </w:tc>
        <w:tc>
          <w:tcPr>
            <w:tcW w:w="1623" w:type="pct"/>
            <w:tcBorders>
              <w:top w:val="single" w:sz="4" w:space="0" w:color="000000"/>
              <w:left w:val="single" w:sz="4" w:space="0" w:color="000000"/>
              <w:bottom w:val="single" w:sz="4" w:space="0" w:color="000000"/>
              <w:right w:val="single" w:sz="4" w:space="0" w:color="000000"/>
            </w:tcBorders>
            <w:vAlign w:val="center"/>
          </w:tcPr>
          <w:p w14:paraId="43F9DDB1" w14:textId="77777777" w:rsidR="004502A5" w:rsidRPr="00F67F70" w:rsidRDefault="004502A5" w:rsidP="002C0639">
            <w:pPr>
              <w:pStyle w:val="TAC"/>
              <w:snapToGrid w:val="0"/>
              <w:jc w:val="left"/>
              <w:rPr>
                <w:rFonts w:ascii="Times New Roman" w:hAnsi="Times New Roman"/>
                <w:iCs/>
                <w:sz w:val="20"/>
                <w:lang w:val="en-US"/>
              </w:rPr>
            </w:pPr>
            <w:r w:rsidRPr="00F67F70">
              <w:rPr>
                <w:rFonts w:ascii="Times New Roman" w:hAnsi="Times New Roman"/>
                <w:iCs/>
                <w:sz w:val="20"/>
                <w:lang w:val="en-US"/>
              </w:rPr>
              <w:t xml:space="preserve">Uniform in horizontal plane within a cell </w:t>
            </w:r>
          </w:p>
        </w:tc>
      </w:tr>
      <w:tr w:rsidR="004502A5" w14:paraId="35079B3F" w14:textId="77777777" w:rsidTr="008C3355">
        <w:trPr>
          <w:trHeight w:val="223"/>
          <w:jc w:val="center"/>
        </w:trPr>
        <w:tc>
          <w:tcPr>
            <w:tcW w:w="843" w:type="pct"/>
            <w:vMerge/>
            <w:tcBorders>
              <w:left w:val="single" w:sz="4" w:space="0" w:color="000000"/>
              <w:right w:val="single" w:sz="4" w:space="0" w:color="000000"/>
            </w:tcBorders>
            <w:vAlign w:val="center"/>
          </w:tcPr>
          <w:p w14:paraId="0B56777C" w14:textId="77777777" w:rsidR="004502A5" w:rsidRPr="00F67F70" w:rsidRDefault="004502A5" w:rsidP="002C0639">
            <w:pPr>
              <w:widowControl w:val="0"/>
              <w:snapToGrid w:val="0"/>
              <w:rPr>
                <w:rFonts w:eastAsia="Malgun Gothic"/>
                <w:lang w:eastAsia="zh-CN"/>
              </w:rPr>
            </w:pPr>
          </w:p>
        </w:tc>
        <w:tc>
          <w:tcPr>
            <w:tcW w:w="91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F329489" w14:textId="77777777" w:rsidR="004502A5" w:rsidRPr="00F67F70" w:rsidRDefault="004502A5" w:rsidP="002C0639">
            <w:pPr>
              <w:pStyle w:val="TAC"/>
              <w:snapToGrid w:val="0"/>
              <w:jc w:val="left"/>
              <w:rPr>
                <w:rFonts w:ascii="Times New Roman" w:hAnsi="Times New Roman"/>
                <w:sz w:val="20"/>
              </w:rPr>
            </w:pPr>
            <w:r w:rsidRPr="00F67F70">
              <w:rPr>
                <w:rFonts w:ascii="Times New Roman" w:hAnsi="Times New Roman"/>
                <w:sz w:val="20"/>
              </w:rPr>
              <w:t>Orientation</w:t>
            </w:r>
          </w:p>
        </w:tc>
        <w:tc>
          <w:tcPr>
            <w:tcW w:w="162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278FFFF" w14:textId="1A0E63E9" w:rsidR="004502A5" w:rsidRPr="00F67F70" w:rsidRDefault="00646728" w:rsidP="002C0639">
            <w:pPr>
              <w:pStyle w:val="TAC"/>
              <w:snapToGrid w:val="0"/>
              <w:jc w:val="left"/>
              <w:rPr>
                <w:rFonts w:ascii="Times New Roman" w:hAnsi="Times New Roman"/>
                <w:iCs/>
                <w:sz w:val="20"/>
                <w:lang w:val="en-US"/>
              </w:rPr>
            </w:pPr>
            <w:r w:rsidRPr="00F67F70">
              <w:rPr>
                <w:rFonts w:ascii="Times New Roman" w:hAnsi="Times New Roman"/>
                <w:bCs/>
                <w:iCs/>
                <w:sz w:val="20"/>
                <w:lang w:val="en-US" w:eastAsia="zh-CN"/>
              </w:rPr>
              <w:t>Random in horizontal domain</w:t>
            </w:r>
          </w:p>
        </w:tc>
        <w:tc>
          <w:tcPr>
            <w:tcW w:w="1623" w:type="pct"/>
            <w:tcBorders>
              <w:top w:val="single" w:sz="4" w:space="0" w:color="000000"/>
              <w:left w:val="single" w:sz="4" w:space="0" w:color="000000"/>
              <w:bottom w:val="single" w:sz="4" w:space="0" w:color="000000"/>
              <w:right w:val="single" w:sz="4" w:space="0" w:color="000000"/>
            </w:tcBorders>
            <w:shd w:val="clear" w:color="auto" w:fill="FFFF00"/>
          </w:tcPr>
          <w:p w14:paraId="1701A445" w14:textId="147942C5" w:rsidR="004502A5" w:rsidRPr="00F67F70" w:rsidRDefault="00646728" w:rsidP="002C0639">
            <w:pPr>
              <w:pStyle w:val="TAC"/>
              <w:snapToGrid w:val="0"/>
              <w:jc w:val="left"/>
              <w:rPr>
                <w:rFonts w:ascii="Times New Roman" w:eastAsia="等线" w:hAnsi="Times New Roman"/>
                <w:iCs/>
                <w:sz w:val="20"/>
                <w:lang w:val="en-US" w:eastAsia="zh-CN"/>
              </w:rPr>
            </w:pPr>
            <w:r w:rsidRPr="00F67F70">
              <w:rPr>
                <w:rFonts w:ascii="Times New Roman" w:hAnsi="Times New Roman"/>
                <w:bCs/>
                <w:iCs/>
                <w:sz w:val="20"/>
                <w:lang w:val="en-US" w:eastAsia="zh-CN"/>
              </w:rPr>
              <w:t>Random in horizontal domain</w:t>
            </w:r>
          </w:p>
        </w:tc>
      </w:tr>
      <w:tr w:rsidR="00DC7D97" w14:paraId="1804B9B3" w14:textId="77777777" w:rsidTr="00CB5A0D">
        <w:trPr>
          <w:trHeight w:val="215"/>
          <w:jc w:val="center"/>
        </w:trPr>
        <w:tc>
          <w:tcPr>
            <w:tcW w:w="843" w:type="pct"/>
            <w:vMerge/>
            <w:tcBorders>
              <w:left w:val="single" w:sz="4" w:space="0" w:color="000000"/>
              <w:right w:val="single" w:sz="4" w:space="0" w:color="000000"/>
            </w:tcBorders>
            <w:vAlign w:val="center"/>
          </w:tcPr>
          <w:p w14:paraId="7FDB91DB" w14:textId="77777777" w:rsidR="00DC7D97" w:rsidRPr="00F67F70" w:rsidRDefault="00DC7D97" w:rsidP="00DC7D97">
            <w:pPr>
              <w:widowControl w:val="0"/>
              <w:snapToGrid w:val="0"/>
              <w:rPr>
                <w:rFonts w:eastAsia="Malgun Gothic"/>
                <w:lang w:eastAsia="zh-CN"/>
              </w:rPr>
            </w:pPr>
          </w:p>
        </w:tc>
        <w:tc>
          <w:tcPr>
            <w:tcW w:w="911"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57773D3" w14:textId="77777777" w:rsidR="00DC7D97" w:rsidRPr="00F67F70" w:rsidRDefault="00DC7D97" w:rsidP="00DC7D97">
            <w:pPr>
              <w:pStyle w:val="TAC"/>
              <w:snapToGrid w:val="0"/>
              <w:jc w:val="left"/>
              <w:rPr>
                <w:rFonts w:ascii="Times New Roman" w:eastAsia="等线" w:hAnsi="Times New Roman"/>
                <w:iCs/>
                <w:sz w:val="20"/>
                <w:lang w:val="en-US" w:eastAsia="zh-CN"/>
              </w:rPr>
            </w:pPr>
            <w:r w:rsidRPr="00F67F70">
              <w:rPr>
                <w:rFonts w:ascii="Times New Roman" w:eastAsia="等线" w:hAnsi="Times New Roman"/>
                <w:iCs/>
                <w:sz w:val="20"/>
                <w:lang w:val="en-US" w:eastAsia="zh-CN"/>
              </w:rPr>
              <w:t>Physical characteristics (e.g., size)</w:t>
            </w:r>
          </w:p>
        </w:tc>
        <w:tc>
          <w:tcPr>
            <w:tcW w:w="162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2A32377" w14:textId="4E797B94" w:rsidR="00DC7D97" w:rsidRPr="00F67F70" w:rsidRDefault="00DC7D97" w:rsidP="00DC7D97">
            <w:pPr>
              <w:pStyle w:val="TAC"/>
              <w:snapToGrid w:val="0"/>
              <w:jc w:val="left"/>
              <w:rPr>
                <w:rFonts w:ascii="Times New Roman" w:eastAsia="等线" w:hAnsi="Times New Roman"/>
                <w:iCs/>
                <w:sz w:val="20"/>
                <w:lang w:val="en-US" w:eastAsia="zh-CN"/>
              </w:rPr>
            </w:pPr>
            <w:r>
              <w:rPr>
                <w:rFonts w:ascii="Times New Roman" w:eastAsia="等线" w:hAnsi="Times New Roman" w:hint="eastAsia"/>
                <w:iCs/>
                <w:sz w:val="20"/>
                <w:lang w:val="en-US" w:eastAsia="zh-CN"/>
              </w:rPr>
              <w:t>0</w:t>
            </w:r>
            <w:r>
              <w:rPr>
                <w:rFonts w:ascii="Times New Roman" w:eastAsia="等线" w:hAnsi="Times New Roman"/>
                <w:iCs/>
                <w:sz w:val="20"/>
                <w:lang w:val="en-US" w:eastAsia="zh-CN"/>
              </w:rPr>
              <w:t>.5m x 0.5m x 1.75m</w:t>
            </w:r>
          </w:p>
        </w:tc>
        <w:tc>
          <w:tcPr>
            <w:tcW w:w="162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79486CF" w14:textId="00ECCDA7" w:rsidR="00DC7D97" w:rsidRPr="00F67F70" w:rsidRDefault="00DC7D97" w:rsidP="00DC7D97">
            <w:pPr>
              <w:pStyle w:val="0Maintext"/>
              <w:adjustRightInd w:val="0"/>
              <w:snapToGrid w:val="0"/>
              <w:jc w:val="left"/>
              <w:rPr>
                <w:rFonts w:eastAsia="等线"/>
                <w:iCs/>
                <w:lang w:val="en-US" w:eastAsia="zh-CN"/>
              </w:rPr>
            </w:pPr>
            <w:r>
              <w:rPr>
                <w:rFonts w:eastAsia="等线" w:hint="eastAsia"/>
                <w:iCs/>
                <w:lang w:val="en-US" w:eastAsia="zh-CN"/>
              </w:rPr>
              <w:t>0</w:t>
            </w:r>
            <w:r>
              <w:rPr>
                <w:rFonts w:eastAsia="等线"/>
                <w:iCs/>
                <w:lang w:val="en-US" w:eastAsia="zh-CN"/>
              </w:rPr>
              <w:t>.5m x 0.5m x 1.75m</w:t>
            </w:r>
          </w:p>
        </w:tc>
      </w:tr>
      <w:tr w:rsidR="00DC7D97" w14:paraId="18CC31FD" w14:textId="77777777" w:rsidTr="002C0639">
        <w:trPr>
          <w:trHeight w:val="621"/>
          <w:jc w:val="center"/>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0854BD4E" w14:textId="77777777" w:rsidR="00DC7D97" w:rsidRPr="00F67F70" w:rsidRDefault="00DC7D97" w:rsidP="00DC7D97">
            <w:pPr>
              <w:pStyle w:val="0Maintext"/>
              <w:widowControl w:val="0"/>
              <w:adjustRightInd w:val="0"/>
              <w:snapToGrid w:val="0"/>
              <w:rPr>
                <w:lang w:val="en-US" w:eastAsia="zh-CN"/>
              </w:rPr>
            </w:pPr>
            <w:r w:rsidRPr="00F67F70">
              <w:rPr>
                <w:lang w:val="en-US" w:eastAsia="zh-CN"/>
              </w:rPr>
              <w:t>Minimum 3D distances between pairs of Tx/Rx and sensing target</w:t>
            </w:r>
          </w:p>
        </w:tc>
        <w:tc>
          <w:tcPr>
            <w:tcW w:w="1623" w:type="pct"/>
            <w:tcBorders>
              <w:top w:val="single" w:sz="4" w:space="0" w:color="000000"/>
              <w:left w:val="single" w:sz="4" w:space="0" w:color="000000"/>
              <w:bottom w:val="single" w:sz="4" w:space="0" w:color="000000"/>
              <w:right w:val="single" w:sz="4" w:space="0" w:color="000000"/>
            </w:tcBorders>
            <w:vAlign w:val="center"/>
          </w:tcPr>
          <w:p w14:paraId="35EF126F" w14:textId="77777777" w:rsidR="00DC7D97" w:rsidRPr="00F67F70" w:rsidRDefault="00DC7D97" w:rsidP="00DC7D97">
            <w:pPr>
              <w:pStyle w:val="TAC"/>
              <w:snapToGrid w:val="0"/>
              <w:jc w:val="left"/>
              <w:rPr>
                <w:rFonts w:ascii="Times New Roman" w:eastAsiaTheme="minorEastAsia" w:hAnsi="Times New Roman"/>
                <w:sz w:val="20"/>
                <w:lang w:val="en-US" w:eastAsia="zh-CN"/>
              </w:rPr>
            </w:pPr>
            <w:r w:rsidRPr="00F67F70">
              <w:rPr>
                <w:rFonts w:ascii="Times New Roman" w:eastAsiaTheme="minorEastAsia" w:hAnsi="Times New Roman"/>
                <w:sz w:val="20"/>
                <w:lang w:val="en-US"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2FA2EF89" w14:textId="77777777" w:rsidR="00DC7D97" w:rsidRPr="00F67F70" w:rsidRDefault="00DC7D97" w:rsidP="00DC7D97">
            <w:pPr>
              <w:pStyle w:val="TAC"/>
              <w:snapToGrid w:val="0"/>
              <w:jc w:val="left"/>
              <w:rPr>
                <w:rFonts w:ascii="Times New Roman" w:eastAsiaTheme="minorEastAsia" w:hAnsi="Times New Roman"/>
                <w:sz w:val="20"/>
                <w:lang w:val="en-US" w:eastAsia="zh-CN"/>
              </w:rPr>
            </w:pPr>
            <w:r w:rsidRPr="00F67F70">
              <w:rPr>
                <w:rFonts w:ascii="Times New Roman" w:eastAsiaTheme="minorEastAsia" w:hAnsi="Times New Roman"/>
                <w:sz w:val="20"/>
                <w:lang w:val="en-US" w:eastAsia="zh-CN"/>
              </w:rPr>
              <w:t>FFS</w:t>
            </w:r>
          </w:p>
        </w:tc>
      </w:tr>
      <w:tr w:rsidR="00DC7D97" w14:paraId="21BE53E3" w14:textId="77777777" w:rsidTr="002C0639">
        <w:trPr>
          <w:trHeight w:val="621"/>
          <w:jc w:val="center"/>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6CA67ADE" w14:textId="77777777" w:rsidR="00DC7D97" w:rsidRPr="00F67F70" w:rsidRDefault="00DC7D97" w:rsidP="00DC7D97">
            <w:pPr>
              <w:pStyle w:val="0Maintext"/>
              <w:widowControl w:val="0"/>
              <w:adjustRightInd w:val="0"/>
              <w:snapToGrid w:val="0"/>
              <w:rPr>
                <w:lang w:val="en-US" w:eastAsia="zh-CN"/>
              </w:rPr>
            </w:pPr>
            <w:r w:rsidRPr="00F67F70">
              <w:rPr>
                <w:lang w:val="en-US" w:eastAsia="zh-CN"/>
              </w:rPr>
              <w:t>[EOs, e.g., types, characteristics, mobility, distribution, etc.]</w:t>
            </w:r>
          </w:p>
        </w:tc>
        <w:tc>
          <w:tcPr>
            <w:tcW w:w="1623" w:type="pct"/>
            <w:tcBorders>
              <w:top w:val="single" w:sz="4" w:space="0" w:color="000000"/>
              <w:left w:val="single" w:sz="4" w:space="0" w:color="000000"/>
              <w:bottom w:val="single" w:sz="4" w:space="0" w:color="000000"/>
              <w:right w:val="single" w:sz="4" w:space="0" w:color="000000"/>
            </w:tcBorders>
            <w:vAlign w:val="center"/>
          </w:tcPr>
          <w:p w14:paraId="49C48D2F" w14:textId="77777777" w:rsidR="00DC7D97" w:rsidRPr="00F67F70" w:rsidRDefault="00DC7D97" w:rsidP="00DC7D97">
            <w:pPr>
              <w:pStyle w:val="TAC"/>
              <w:snapToGrid w:val="0"/>
              <w:jc w:val="left"/>
              <w:rPr>
                <w:rFonts w:ascii="Times New Roman" w:eastAsiaTheme="minorEastAsia" w:hAnsi="Times New Roman"/>
                <w:sz w:val="20"/>
                <w:lang w:val="en-US" w:eastAsia="zh-CN"/>
              </w:rPr>
            </w:pPr>
            <w:r w:rsidRPr="00F67F70">
              <w:rPr>
                <w:rFonts w:ascii="Times New Roman" w:hAnsi="Times New Roman"/>
                <w:sz w:val="20"/>
                <w:lang w:val="en-US"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14692BB4" w14:textId="77777777" w:rsidR="00DC7D97" w:rsidRPr="00F67F70" w:rsidRDefault="00DC7D97" w:rsidP="00DC7D97">
            <w:pPr>
              <w:pStyle w:val="TAC"/>
              <w:snapToGrid w:val="0"/>
              <w:jc w:val="left"/>
              <w:rPr>
                <w:rFonts w:ascii="Times New Roman" w:eastAsiaTheme="minorEastAsia" w:hAnsi="Times New Roman"/>
                <w:sz w:val="20"/>
                <w:lang w:val="en-US" w:eastAsia="zh-CN"/>
              </w:rPr>
            </w:pPr>
            <w:r w:rsidRPr="00F67F70">
              <w:rPr>
                <w:rFonts w:ascii="Times New Roman" w:hAnsi="Times New Roman"/>
                <w:sz w:val="20"/>
                <w:lang w:val="en-US" w:eastAsia="zh-CN"/>
              </w:rPr>
              <w:t>FFS</w:t>
            </w:r>
          </w:p>
        </w:tc>
      </w:tr>
    </w:tbl>
    <w:p w14:paraId="2CF6BF53" w14:textId="4AB43CFE" w:rsidR="005E0C0C" w:rsidRDefault="005E0C0C" w:rsidP="005E0C0C">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Pr>
          <w:rFonts w:eastAsia="等线"/>
          <w:b/>
          <w:bCs/>
          <w:i/>
          <w:lang w:eastAsia="zh-CN"/>
        </w:rPr>
        <w:t xml:space="preserve"> 3</w:t>
      </w:r>
      <w:r w:rsidRPr="00506ADE">
        <w:rPr>
          <w:rFonts w:eastAsia="等线"/>
          <w:b/>
          <w:bCs/>
          <w:i/>
          <w:lang w:eastAsia="zh-CN"/>
        </w:rPr>
        <w:t>: Agree on the</w:t>
      </w:r>
      <w:r>
        <w:rPr>
          <w:rFonts w:eastAsia="等线"/>
          <w:b/>
          <w:bCs/>
          <w:i/>
          <w:lang w:eastAsia="zh-CN"/>
        </w:rPr>
        <w:t xml:space="preserve"> evaluation parameters for human</w:t>
      </w:r>
      <w:r w:rsidRPr="00506ADE">
        <w:rPr>
          <w:rFonts w:eastAsia="等线"/>
          <w:b/>
          <w:bCs/>
          <w:i/>
          <w:lang w:eastAsia="zh-CN"/>
        </w:rPr>
        <w:t xml:space="preserve"> target sensing scenarios as in </w:t>
      </w:r>
      <w:r>
        <w:rPr>
          <w:rFonts w:eastAsia="等线"/>
          <w:b/>
          <w:bCs/>
          <w:i/>
          <w:lang w:eastAsia="zh-CN"/>
        </w:rPr>
        <w:t>Table 3</w:t>
      </w:r>
      <w:r w:rsidRPr="00506ADE">
        <w:rPr>
          <w:rFonts w:eastAsia="等线"/>
          <w:b/>
          <w:bCs/>
          <w:i/>
          <w:lang w:eastAsia="zh-CN"/>
        </w:rPr>
        <w:t>.</w:t>
      </w:r>
    </w:p>
    <w:p w14:paraId="0FEFB22E" w14:textId="77777777" w:rsidR="007F00BE" w:rsidRPr="007F00BE" w:rsidRDefault="007F00BE" w:rsidP="000575EE">
      <w:pPr>
        <w:overflowPunct/>
        <w:autoSpaceDE/>
        <w:autoSpaceDN/>
        <w:adjustRightInd/>
        <w:snapToGrid w:val="0"/>
        <w:spacing w:after="120" w:line="280" w:lineRule="atLeast"/>
        <w:jc w:val="both"/>
        <w:textAlignment w:val="auto"/>
        <w:rPr>
          <w:rFonts w:eastAsia="等线"/>
          <w:bCs/>
          <w:lang w:eastAsia="zh-CN"/>
        </w:rPr>
      </w:pPr>
    </w:p>
    <w:p w14:paraId="5FA14F81" w14:textId="5C7B6D61" w:rsidR="0072554E" w:rsidRDefault="00625EF9" w:rsidP="0072554E">
      <w:pPr>
        <w:pStyle w:val="1"/>
      </w:pPr>
      <w:r w:rsidRPr="00D725D7">
        <w:rPr>
          <w:rFonts w:hint="eastAsia"/>
        </w:rPr>
        <w:t>Conclusions</w:t>
      </w:r>
    </w:p>
    <w:p w14:paraId="49A846ED" w14:textId="77777777" w:rsidR="00AB052B" w:rsidRPr="00506ADE" w:rsidRDefault="00AB052B" w:rsidP="00AB052B">
      <w:pPr>
        <w:pStyle w:val="af4"/>
        <w:jc w:val="both"/>
        <w:rPr>
          <w:lang w:eastAsia="zh-CN"/>
        </w:rPr>
      </w:pPr>
      <w:r w:rsidRPr="00506ADE">
        <w:rPr>
          <w:lang w:eastAsia="zh-CN"/>
        </w:rPr>
        <w:t>I</w:t>
      </w:r>
      <w:r w:rsidRPr="00506ADE">
        <w:rPr>
          <w:rFonts w:hint="eastAsia"/>
          <w:lang w:eastAsia="zh-CN"/>
        </w:rPr>
        <w:t xml:space="preserve">n </w:t>
      </w:r>
      <w:r w:rsidRPr="00506ADE">
        <w:rPr>
          <w:lang w:eastAsia="zh-CN"/>
        </w:rPr>
        <w:t xml:space="preserve">this </w:t>
      </w:r>
      <w:r w:rsidRPr="00506ADE">
        <w:rPr>
          <w:rFonts w:hint="eastAsia"/>
          <w:lang w:eastAsia="zh-CN"/>
        </w:rPr>
        <w:t>contribution</w:t>
      </w:r>
      <w:r w:rsidRPr="00506ADE">
        <w:rPr>
          <w:lang w:eastAsia="zh-CN"/>
        </w:rPr>
        <w:t xml:space="preserve">, we </w:t>
      </w:r>
      <w:r w:rsidRPr="00506ADE">
        <w:rPr>
          <w:lang w:val="en-US" w:eastAsia="zh-CN"/>
        </w:rPr>
        <w:t>discuss ISAC deployment scenarios related issues</w:t>
      </w:r>
      <w:r w:rsidRPr="00506ADE">
        <w:rPr>
          <w:lang w:eastAsia="zh-CN"/>
        </w:rPr>
        <w:t xml:space="preserve"> and have following proposals:</w:t>
      </w:r>
    </w:p>
    <w:p w14:paraId="57B52772" w14:textId="77777777" w:rsidR="00007791" w:rsidRPr="00506ADE" w:rsidRDefault="00007791" w:rsidP="00007791">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 1: Agree on the evaluation parameters for UAV sensing scenarios as in Table 1.</w:t>
      </w:r>
    </w:p>
    <w:p w14:paraId="1B19BD7C" w14:textId="379E5D67" w:rsidR="00472930" w:rsidRDefault="00800FB9" w:rsidP="00AB052B">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 2: Agree on the evaluation parameters for automotive target sensing scenarios as in Table 2.</w:t>
      </w:r>
    </w:p>
    <w:p w14:paraId="51720F2F" w14:textId="00443CE0" w:rsidR="002A5015" w:rsidRPr="002A5015" w:rsidRDefault="002A5015" w:rsidP="00AB052B">
      <w:pPr>
        <w:overflowPunct/>
        <w:autoSpaceDE/>
        <w:autoSpaceDN/>
        <w:adjustRightInd/>
        <w:snapToGrid w:val="0"/>
        <w:spacing w:after="120" w:line="280" w:lineRule="atLeast"/>
        <w:jc w:val="both"/>
        <w:textAlignment w:val="auto"/>
        <w:rPr>
          <w:rFonts w:eastAsia="等线"/>
          <w:b/>
          <w:bCs/>
          <w:i/>
          <w:lang w:eastAsia="zh-CN"/>
        </w:rPr>
      </w:pPr>
      <w:r w:rsidRPr="00506ADE">
        <w:rPr>
          <w:rFonts w:eastAsia="等线"/>
          <w:b/>
          <w:bCs/>
          <w:i/>
          <w:lang w:eastAsia="zh-CN"/>
        </w:rPr>
        <w:t>Proposal</w:t>
      </w:r>
      <w:r>
        <w:rPr>
          <w:rFonts w:eastAsia="等线"/>
          <w:b/>
          <w:bCs/>
          <w:i/>
          <w:lang w:eastAsia="zh-CN"/>
        </w:rPr>
        <w:t xml:space="preserve"> 3</w:t>
      </w:r>
      <w:r w:rsidRPr="00506ADE">
        <w:rPr>
          <w:rFonts w:eastAsia="等线"/>
          <w:b/>
          <w:bCs/>
          <w:i/>
          <w:lang w:eastAsia="zh-CN"/>
        </w:rPr>
        <w:t>: Agree on the</w:t>
      </w:r>
      <w:r>
        <w:rPr>
          <w:rFonts w:eastAsia="等线"/>
          <w:b/>
          <w:bCs/>
          <w:i/>
          <w:lang w:eastAsia="zh-CN"/>
        </w:rPr>
        <w:t xml:space="preserve"> evaluation parameters for human</w:t>
      </w:r>
      <w:r w:rsidRPr="00506ADE">
        <w:rPr>
          <w:rFonts w:eastAsia="等线"/>
          <w:b/>
          <w:bCs/>
          <w:i/>
          <w:lang w:eastAsia="zh-CN"/>
        </w:rPr>
        <w:t xml:space="preserve"> target sensing scenarios as in </w:t>
      </w:r>
      <w:r>
        <w:rPr>
          <w:rFonts w:eastAsia="等线"/>
          <w:b/>
          <w:bCs/>
          <w:i/>
          <w:lang w:eastAsia="zh-CN"/>
        </w:rPr>
        <w:t>Table 3</w:t>
      </w:r>
      <w:r w:rsidRPr="00506ADE">
        <w:rPr>
          <w:rFonts w:eastAsia="等线"/>
          <w:b/>
          <w:bCs/>
          <w:i/>
          <w:lang w:eastAsia="zh-CN"/>
        </w:rPr>
        <w:t>.</w:t>
      </w:r>
    </w:p>
    <w:p w14:paraId="47670CA9" w14:textId="77777777" w:rsidR="00533E58" w:rsidRPr="00242FBB" w:rsidRDefault="00533E58" w:rsidP="00450FCF">
      <w:pPr>
        <w:pStyle w:val="1"/>
      </w:pPr>
      <w:r w:rsidRPr="00242FBB">
        <w:t>References</w:t>
      </w:r>
    </w:p>
    <w:p w14:paraId="348E5D00" w14:textId="77777777" w:rsidR="00791708" w:rsidRPr="005460C3" w:rsidRDefault="00791708" w:rsidP="00791708">
      <w:pPr>
        <w:numPr>
          <w:ilvl w:val="0"/>
          <w:numId w:val="5"/>
        </w:numPr>
        <w:rPr>
          <w:szCs w:val="21"/>
          <w:lang w:eastAsia="zh-CN"/>
        </w:rPr>
      </w:pPr>
      <w:r w:rsidRPr="005460C3">
        <w:rPr>
          <w:szCs w:val="21"/>
          <w:lang w:eastAsia="zh-CN"/>
        </w:rPr>
        <w:t xml:space="preserve">3GPP RP-234069, “Study on channel modelling for Integrated Sensing </w:t>
      </w:r>
      <w:proofErr w:type="gramStart"/>
      <w:r w:rsidRPr="005460C3">
        <w:rPr>
          <w:szCs w:val="21"/>
          <w:lang w:eastAsia="zh-CN"/>
        </w:rPr>
        <w:t>And</w:t>
      </w:r>
      <w:proofErr w:type="gramEnd"/>
      <w:r w:rsidRPr="005460C3">
        <w:rPr>
          <w:szCs w:val="21"/>
          <w:lang w:eastAsia="zh-CN"/>
        </w:rPr>
        <w:t xml:space="preserve"> Communication (ISAC) for NR”, Xiaomi, AT&amp;T, Dec. 11 - 15, 2023.</w:t>
      </w:r>
    </w:p>
    <w:p w14:paraId="4A85ABC3" w14:textId="3E9C4AB2" w:rsidR="00680824" w:rsidRPr="005460C3" w:rsidRDefault="00791708" w:rsidP="00B85FA7">
      <w:pPr>
        <w:numPr>
          <w:ilvl w:val="0"/>
          <w:numId w:val="5"/>
        </w:numPr>
        <w:rPr>
          <w:szCs w:val="21"/>
          <w:lang w:eastAsia="zh-CN"/>
        </w:rPr>
      </w:pPr>
      <w:r w:rsidRPr="005460C3">
        <w:rPr>
          <w:szCs w:val="21"/>
          <w:lang w:eastAsia="zh-CN"/>
        </w:rPr>
        <w:t xml:space="preserve">3GPP </w:t>
      </w:r>
      <w:r w:rsidR="00F1267D">
        <w:rPr>
          <w:szCs w:val="21"/>
          <w:lang w:eastAsia="zh-CN"/>
        </w:rPr>
        <w:t>RAN1, Chair’s Notes RAN1#11</w:t>
      </w:r>
      <w:r w:rsidR="00F1267D" w:rsidRPr="00577C35">
        <w:rPr>
          <w:lang w:eastAsia="zh-CN"/>
        </w:rPr>
        <w:t>8</w:t>
      </w:r>
      <w:r w:rsidRPr="00577C35">
        <w:rPr>
          <w:lang w:eastAsia="zh-CN"/>
        </w:rPr>
        <w:t>, RAN1#11</w:t>
      </w:r>
      <w:r w:rsidR="00F1267D" w:rsidRPr="00577C35">
        <w:rPr>
          <w:lang w:eastAsia="zh-CN"/>
        </w:rPr>
        <w:t>8</w:t>
      </w:r>
      <w:r w:rsidRPr="00577C35">
        <w:rPr>
          <w:lang w:eastAsia="zh-CN"/>
        </w:rPr>
        <w:t>,</w:t>
      </w:r>
      <w:r w:rsidR="00E74EF4" w:rsidRPr="00577C35">
        <w:t xml:space="preserve"> </w:t>
      </w:r>
      <w:r w:rsidR="00B85FA7" w:rsidRPr="00577C35">
        <w:t xml:space="preserve">Maastricht, NL, Aug 19th – </w:t>
      </w:r>
      <w:proofErr w:type="gramStart"/>
      <w:r w:rsidR="00B85FA7" w:rsidRPr="00577C35">
        <w:t>23th</w:t>
      </w:r>
      <w:proofErr w:type="gramEnd"/>
      <w:r w:rsidR="00B85FA7" w:rsidRPr="00577C35">
        <w:t>, 2024</w:t>
      </w:r>
      <w:r w:rsidR="004920D2" w:rsidRPr="00577C35">
        <w:rPr>
          <w:lang w:eastAsia="zh-CN"/>
        </w:rPr>
        <w:t>.</w:t>
      </w:r>
    </w:p>
    <w:p w14:paraId="75AC2B91" w14:textId="0213D210" w:rsidR="00896A99" w:rsidRPr="005460C3" w:rsidRDefault="00896A99" w:rsidP="00896A99">
      <w:pPr>
        <w:pStyle w:val="aff0"/>
        <w:numPr>
          <w:ilvl w:val="0"/>
          <w:numId w:val="5"/>
        </w:numPr>
        <w:ind w:firstLineChars="0"/>
        <w:rPr>
          <w:szCs w:val="21"/>
          <w:lang w:eastAsia="zh-CN"/>
        </w:rPr>
      </w:pPr>
      <w:r w:rsidRPr="005460C3">
        <w:rPr>
          <w:szCs w:val="21"/>
          <w:lang w:eastAsia="zh-CN"/>
        </w:rPr>
        <w:t>TR36.777 “Study on enhanced LTE support for aerial vehicles (Release 15)”</w:t>
      </w:r>
      <w:r w:rsidR="00FE3554" w:rsidRPr="005460C3">
        <w:rPr>
          <w:szCs w:val="21"/>
          <w:lang w:eastAsia="zh-CN"/>
        </w:rPr>
        <w:t>.</w:t>
      </w:r>
    </w:p>
    <w:p w14:paraId="4D6E6E01" w14:textId="08FCBA19" w:rsidR="0050555F" w:rsidRPr="005460C3" w:rsidRDefault="0050555F" w:rsidP="0050555F">
      <w:pPr>
        <w:pStyle w:val="aff0"/>
        <w:numPr>
          <w:ilvl w:val="0"/>
          <w:numId w:val="5"/>
        </w:numPr>
        <w:ind w:firstLineChars="0"/>
        <w:rPr>
          <w:szCs w:val="21"/>
          <w:lang w:eastAsia="zh-CN"/>
        </w:rPr>
      </w:pPr>
      <w:r w:rsidRPr="005460C3">
        <w:rPr>
          <w:szCs w:val="21"/>
          <w:lang w:eastAsia="zh-CN"/>
        </w:rPr>
        <w:t>TR22.837 v19.2.0, “Technical Specification Group TSG SA; Feasibility Study on Integrated Sensing and Communication”, Release 19, 2023-12.</w:t>
      </w:r>
    </w:p>
    <w:p w14:paraId="4EC45FCA" w14:textId="77F83E3F" w:rsidR="00FC4C79" w:rsidRPr="005460C3" w:rsidRDefault="00425D1C" w:rsidP="00425D1C">
      <w:pPr>
        <w:pStyle w:val="aff0"/>
        <w:numPr>
          <w:ilvl w:val="0"/>
          <w:numId w:val="5"/>
        </w:numPr>
        <w:ind w:firstLineChars="0"/>
        <w:rPr>
          <w:szCs w:val="21"/>
          <w:lang w:eastAsia="zh-CN"/>
        </w:rPr>
      </w:pPr>
      <w:r w:rsidRPr="005460C3">
        <w:rPr>
          <w:szCs w:val="21"/>
          <w:lang w:eastAsia="zh-CN"/>
        </w:rPr>
        <w:t>TR37.885 “Study on evaluation methodology of new vehicle-to-everything (V2X) use cases for LTE and NR (Release 15)”</w:t>
      </w:r>
      <w:r w:rsidR="00874229" w:rsidRPr="005460C3">
        <w:rPr>
          <w:szCs w:val="21"/>
          <w:lang w:eastAsia="zh-CN"/>
        </w:rPr>
        <w:t>.</w:t>
      </w:r>
    </w:p>
    <w:p w14:paraId="62FD2B33" w14:textId="6B986EB6" w:rsidR="00F63C0F" w:rsidRPr="005460C3" w:rsidRDefault="00F63C0F" w:rsidP="00F63C0F">
      <w:pPr>
        <w:numPr>
          <w:ilvl w:val="0"/>
          <w:numId w:val="5"/>
        </w:numPr>
        <w:rPr>
          <w:szCs w:val="21"/>
          <w:lang w:eastAsia="zh-CN"/>
        </w:rPr>
      </w:pPr>
      <w:r w:rsidRPr="005460C3">
        <w:rPr>
          <w:szCs w:val="21"/>
          <w:lang w:eastAsia="zh-CN"/>
        </w:rPr>
        <w:t>3GPP TR 38.913: "Study on Scenarios and Requirements for Next Generation Access Technologies".</w:t>
      </w:r>
    </w:p>
    <w:p w14:paraId="51DC22B1" w14:textId="062CE5EE" w:rsidR="00E50CCE" w:rsidRPr="005460C3" w:rsidRDefault="00A377FB" w:rsidP="00A377FB">
      <w:pPr>
        <w:numPr>
          <w:ilvl w:val="0"/>
          <w:numId w:val="5"/>
        </w:numPr>
        <w:rPr>
          <w:szCs w:val="21"/>
          <w:lang w:eastAsia="zh-CN"/>
        </w:rPr>
      </w:pPr>
      <w:r w:rsidRPr="005460C3">
        <w:rPr>
          <w:szCs w:val="21"/>
          <w:lang w:eastAsia="zh-CN"/>
        </w:rPr>
        <w:t>3GPP TR 36.885: "Study on LTE-based V2X services".</w:t>
      </w:r>
    </w:p>
    <w:sectPr w:rsidR="00E50CCE" w:rsidRPr="005460C3"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C5BC1" w14:textId="77777777" w:rsidR="00964012" w:rsidRDefault="00964012">
      <w:r>
        <w:separator/>
      </w:r>
    </w:p>
  </w:endnote>
  <w:endnote w:type="continuationSeparator" w:id="0">
    <w:p w14:paraId="6A0B71A3" w14:textId="77777777" w:rsidR="00964012" w:rsidRDefault="0096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945BFF9" w:rsidR="001A045B" w:rsidRDefault="001A045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095">
      <w:rPr>
        <w:rFonts w:ascii="Arial" w:hAnsi="Arial" w:cs="Arial"/>
        <w:b/>
        <w:noProof/>
        <w:sz w:val="18"/>
        <w:szCs w:val="18"/>
      </w:rPr>
      <w:t>2</w:t>
    </w:r>
    <w:r>
      <w:rPr>
        <w:rFonts w:ascii="Arial" w:hAnsi="Arial" w:cs="Arial"/>
        <w:b/>
        <w:sz w:val="18"/>
        <w:szCs w:val="18"/>
      </w:rPr>
      <w:fldChar w:fldCharType="end"/>
    </w:r>
  </w:p>
  <w:p w14:paraId="367B3020" w14:textId="77777777" w:rsidR="001A045B" w:rsidRDefault="001A045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9F4E5" w14:textId="77777777" w:rsidR="00964012" w:rsidRDefault="00964012">
      <w:r>
        <w:separator/>
      </w:r>
    </w:p>
  </w:footnote>
  <w:footnote w:type="continuationSeparator" w:id="0">
    <w:p w14:paraId="4D42BD36" w14:textId="77777777" w:rsidR="00964012" w:rsidRDefault="00964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38AFEB"/>
    <w:multiLevelType w:val="multilevel"/>
    <w:tmpl w:val="AC38AFE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6812237"/>
    <w:multiLevelType w:val="multilevel"/>
    <w:tmpl w:val="0681223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2602250">
    <w:abstractNumId w:val="19"/>
  </w:num>
  <w:num w:numId="2" w16cid:durableId="1206211565">
    <w:abstractNumId w:val="10"/>
  </w:num>
  <w:num w:numId="3" w16cid:durableId="198468480">
    <w:abstractNumId w:val="18"/>
  </w:num>
  <w:num w:numId="4" w16cid:durableId="1658681116">
    <w:abstractNumId w:val="3"/>
  </w:num>
  <w:num w:numId="5" w16cid:durableId="1862551416">
    <w:abstractNumId w:val="22"/>
  </w:num>
  <w:num w:numId="6" w16cid:durableId="152259595">
    <w:abstractNumId w:val="14"/>
  </w:num>
  <w:num w:numId="7" w16cid:durableId="906112222">
    <w:abstractNumId w:val="20"/>
  </w:num>
  <w:num w:numId="8" w16cid:durableId="1032540277">
    <w:abstractNumId w:val="13"/>
  </w:num>
  <w:num w:numId="9" w16cid:durableId="32860037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28297870">
    <w:abstractNumId w:val="17"/>
  </w:num>
  <w:num w:numId="11" w16cid:durableId="966206373">
    <w:abstractNumId w:val="21"/>
  </w:num>
  <w:num w:numId="12" w16cid:durableId="1830170709">
    <w:abstractNumId w:val="8"/>
  </w:num>
  <w:num w:numId="13" w16cid:durableId="1711608487">
    <w:abstractNumId w:val="7"/>
  </w:num>
  <w:num w:numId="14" w16cid:durableId="424764461">
    <w:abstractNumId w:val="12"/>
  </w:num>
  <w:num w:numId="15" w16cid:durableId="1550534459">
    <w:abstractNumId w:val="25"/>
  </w:num>
  <w:num w:numId="16" w16cid:durableId="1376000230">
    <w:abstractNumId w:val="16"/>
  </w:num>
  <w:num w:numId="17" w16cid:durableId="1388721899">
    <w:abstractNumId w:val="24"/>
  </w:num>
  <w:num w:numId="18" w16cid:durableId="356348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4240472">
    <w:abstractNumId w:val="5"/>
  </w:num>
  <w:num w:numId="20" w16cid:durableId="429013941">
    <w:abstractNumId w:val="15"/>
  </w:num>
  <w:num w:numId="21" w16cid:durableId="1799033172">
    <w:abstractNumId w:val="23"/>
  </w:num>
  <w:num w:numId="22" w16cid:durableId="1116945613">
    <w:abstractNumId w:val="11"/>
  </w:num>
  <w:num w:numId="23" w16cid:durableId="1880625100">
    <w:abstractNumId w:val="26"/>
  </w:num>
  <w:num w:numId="24" w16cid:durableId="1543320053">
    <w:abstractNumId w:val="6"/>
  </w:num>
  <w:num w:numId="25" w16cid:durableId="2022657185">
    <w:abstractNumId w:val="0"/>
  </w:num>
  <w:num w:numId="26" w16cid:durableId="1929071205">
    <w:abstractNumId w:val="1"/>
  </w:num>
  <w:num w:numId="27" w16cid:durableId="934167388">
    <w:abstractNumId w:val="10"/>
  </w:num>
  <w:num w:numId="28" w16cid:durableId="813378100">
    <w:abstractNumId w:val="27"/>
  </w:num>
  <w:num w:numId="29" w16cid:durableId="169149342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9FE"/>
    <w:rsid w:val="00006B8C"/>
    <w:rsid w:val="00007289"/>
    <w:rsid w:val="000074C2"/>
    <w:rsid w:val="000074C4"/>
    <w:rsid w:val="00007591"/>
    <w:rsid w:val="0000778E"/>
    <w:rsid w:val="00007791"/>
    <w:rsid w:val="000077CC"/>
    <w:rsid w:val="000104B2"/>
    <w:rsid w:val="00010581"/>
    <w:rsid w:val="000107EC"/>
    <w:rsid w:val="000108A9"/>
    <w:rsid w:val="00010A4F"/>
    <w:rsid w:val="00010BFA"/>
    <w:rsid w:val="00010F34"/>
    <w:rsid w:val="0001120F"/>
    <w:rsid w:val="000112FE"/>
    <w:rsid w:val="00011391"/>
    <w:rsid w:val="000113E5"/>
    <w:rsid w:val="00011604"/>
    <w:rsid w:val="000116ED"/>
    <w:rsid w:val="00011B4E"/>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5ECB"/>
    <w:rsid w:val="00015EEE"/>
    <w:rsid w:val="00016779"/>
    <w:rsid w:val="00016833"/>
    <w:rsid w:val="00016837"/>
    <w:rsid w:val="000168D7"/>
    <w:rsid w:val="00016A4B"/>
    <w:rsid w:val="00016B59"/>
    <w:rsid w:val="00016B81"/>
    <w:rsid w:val="00016C38"/>
    <w:rsid w:val="00016C50"/>
    <w:rsid w:val="00016C72"/>
    <w:rsid w:val="00016CB3"/>
    <w:rsid w:val="00016FE5"/>
    <w:rsid w:val="0001717D"/>
    <w:rsid w:val="000172E2"/>
    <w:rsid w:val="000177EC"/>
    <w:rsid w:val="00017868"/>
    <w:rsid w:val="0001790C"/>
    <w:rsid w:val="00017A89"/>
    <w:rsid w:val="00017C73"/>
    <w:rsid w:val="00017E50"/>
    <w:rsid w:val="00017EA4"/>
    <w:rsid w:val="00017EDA"/>
    <w:rsid w:val="0002000C"/>
    <w:rsid w:val="000202FC"/>
    <w:rsid w:val="000205E7"/>
    <w:rsid w:val="00020960"/>
    <w:rsid w:val="00021868"/>
    <w:rsid w:val="000218FF"/>
    <w:rsid w:val="0002220C"/>
    <w:rsid w:val="00022310"/>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C4B"/>
    <w:rsid w:val="00040F8F"/>
    <w:rsid w:val="0004107E"/>
    <w:rsid w:val="000416B3"/>
    <w:rsid w:val="000417A0"/>
    <w:rsid w:val="000419CF"/>
    <w:rsid w:val="000419E7"/>
    <w:rsid w:val="000419F8"/>
    <w:rsid w:val="00041B56"/>
    <w:rsid w:val="000422E0"/>
    <w:rsid w:val="000424CB"/>
    <w:rsid w:val="000426FF"/>
    <w:rsid w:val="000430F6"/>
    <w:rsid w:val="000431CA"/>
    <w:rsid w:val="000431E6"/>
    <w:rsid w:val="00043327"/>
    <w:rsid w:val="000433BB"/>
    <w:rsid w:val="000437E5"/>
    <w:rsid w:val="00043847"/>
    <w:rsid w:val="00043958"/>
    <w:rsid w:val="00043C15"/>
    <w:rsid w:val="00043C7F"/>
    <w:rsid w:val="00043E6C"/>
    <w:rsid w:val="00044473"/>
    <w:rsid w:val="000444AB"/>
    <w:rsid w:val="0004475E"/>
    <w:rsid w:val="0004511D"/>
    <w:rsid w:val="0004525A"/>
    <w:rsid w:val="00045286"/>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04"/>
    <w:rsid w:val="000478E7"/>
    <w:rsid w:val="00047948"/>
    <w:rsid w:val="00047A39"/>
    <w:rsid w:val="00047B57"/>
    <w:rsid w:val="00047BC3"/>
    <w:rsid w:val="00047ECC"/>
    <w:rsid w:val="00047ED5"/>
    <w:rsid w:val="00047FB4"/>
    <w:rsid w:val="000504F4"/>
    <w:rsid w:val="0005054F"/>
    <w:rsid w:val="000506E6"/>
    <w:rsid w:val="00050AF6"/>
    <w:rsid w:val="00050FBF"/>
    <w:rsid w:val="000511F9"/>
    <w:rsid w:val="0005136F"/>
    <w:rsid w:val="000513A7"/>
    <w:rsid w:val="00051963"/>
    <w:rsid w:val="00051FE5"/>
    <w:rsid w:val="00052169"/>
    <w:rsid w:val="0005230E"/>
    <w:rsid w:val="000524CE"/>
    <w:rsid w:val="00052878"/>
    <w:rsid w:val="000528A2"/>
    <w:rsid w:val="00052B86"/>
    <w:rsid w:val="00052C56"/>
    <w:rsid w:val="00053482"/>
    <w:rsid w:val="00053896"/>
    <w:rsid w:val="00053DF1"/>
    <w:rsid w:val="00054321"/>
    <w:rsid w:val="00054388"/>
    <w:rsid w:val="0005439B"/>
    <w:rsid w:val="000544F3"/>
    <w:rsid w:val="00054578"/>
    <w:rsid w:val="000547AB"/>
    <w:rsid w:val="000547BE"/>
    <w:rsid w:val="00054A35"/>
    <w:rsid w:val="00054B0B"/>
    <w:rsid w:val="00054CD2"/>
    <w:rsid w:val="00054F2D"/>
    <w:rsid w:val="0005516D"/>
    <w:rsid w:val="000555D5"/>
    <w:rsid w:val="00055D8F"/>
    <w:rsid w:val="00055E23"/>
    <w:rsid w:val="00056016"/>
    <w:rsid w:val="0005615C"/>
    <w:rsid w:val="000561BC"/>
    <w:rsid w:val="0005629F"/>
    <w:rsid w:val="00056543"/>
    <w:rsid w:val="00056544"/>
    <w:rsid w:val="000565E6"/>
    <w:rsid w:val="000568CD"/>
    <w:rsid w:val="000569CB"/>
    <w:rsid w:val="0005709A"/>
    <w:rsid w:val="000570BE"/>
    <w:rsid w:val="0005739F"/>
    <w:rsid w:val="00057538"/>
    <w:rsid w:val="000575EE"/>
    <w:rsid w:val="00057631"/>
    <w:rsid w:val="00057669"/>
    <w:rsid w:val="0005795C"/>
    <w:rsid w:val="000579C9"/>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5B0"/>
    <w:rsid w:val="00065674"/>
    <w:rsid w:val="000656A7"/>
    <w:rsid w:val="000658FA"/>
    <w:rsid w:val="00065AEC"/>
    <w:rsid w:val="00065B83"/>
    <w:rsid w:val="00065DFF"/>
    <w:rsid w:val="0006601B"/>
    <w:rsid w:val="00066121"/>
    <w:rsid w:val="00066360"/>
    <w:rsid w:val="00066436"/>
    <w:rsid w:val="00066488"/>
    <w:rsid w:val="0006675D"/>
    <w:rsid w:val="0006684F"/>
    <w:rsid w:val="000669DA"/>
    <w:rsid w:val="00066B87"/>
    <w:rsid w:val="00066C80"/>
    <w:rsid w:val="00067514"/>
    <w:rsid w:val="000675CD"/>
    <w:rsid w:val="00067933"/>
    <w:rsid w:val="000679E1"/>
    <w:rsid w:val="00067A5E"/>
    <w:rsid w:val="00067B04"/>
    <w:rsid w:val="00067B4D"/>
    <w:rsid w:val="00067CB7"/>
    <w:rsid w:val="00067CD1"/>
    <w:rsid w:val="00067DD6"/>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CF2"/>
    <w:rsid w:val="00071D65"/>
    <w:rsid w:val="00071DD0"/>
    <w:rsid w:val="00071E7C"/>
    <w:rsid w:val="000720AF"/>
    <w:rsid w:val="00072169"/>
    <w:rsid w:val="000721B0"/>
    <w:rsid w:val="00072284"/>
    <w:rsid w:val="0007230B"/>
    <w:rsid w:val="00072506"/>
    <w:rsid w:val="00072563"/>
    <w:rsid w:val="00072957"/>
    <w:rsid w:val="00072AEA"/>
    <w:rsid w:val="00072AFB"/>
    <w:rsid w:val="00072CFF"/>
    <w:rsid w:val="00072E18"/>
    <w:rsid w:val="00073053"/>
    <w:rsid w:val="0007308D"/>
    <w:rsid w:val="000730DD"/>
    <w:rsid w:val="00073569"/>
    <w:rsid w:val="0007358A"/>
    <w:rsid w:val="000737A1"/>
    <w:rsid w:val="000737D1"/>
    <w:rsid w:val="00073B78"/>
    <w:rsid w:val="00073FB7"/>
    <w:rsid w:val="00074033"/>
    <w:rsid w:val="000742F1"/>
    <w:rsid w:val="00074402"/>
    <w:rsid w:val="00074681"/>
    <w:rsid w:val="00074BDA"/>
    <w:rsid w:val="00074DF4"/>
    <w:rsid w:val="00075024"/>
    <w:rsid w:val="00075AB6"/>
    <w:rsid w:val="00075AFD"/>
    <w:rsid w:val="00075C3C"/>
    <w:rsid w:val="00075D85"/>
    <w:rsid w:val="00075E9B"/>
    <w:rsid w:val="0007614B"/>
    <w:rsid w:val="0007621A"/>
    <w:rsid w:val="000762AD"/>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0F7A"/>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5D"/>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AEC"/>
    <w:rsid w:val="00086BE4"/>
    <w:rsid w:val="0008724E"/>
    <w:rsid w:val="00087346"/>
    <w:rsid w:val="00087362"/>
    <w:rsid w:val="00087444"/>
    <w:rsid w:val="00087809"/>
    <w:rsid w:val="0008788C"/>
    <w:rsid w:val="00087B16"/>
    <w:rsid w:val="00087C00"/>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110"/>
    <w:rsid w:val="00092724"/>
    <w:rsid w:val="00092894"/>
    <w:rsid w:val="000928F9"/>
    <w:rsid w:val="00092D8E"/>
    <w:rsid w:val="00092DF1"/>
    <w:rsid w:val="00092EF3"/>
    <w:rsid w:val="00092FBF"/>
    <w:rsid w:val="000931BB"/>
    <w:rsid w:val="00093697"/>
    <w:rsid w:val="000936DB"/>
    <w:rsid w:val="00093787"/>
    <w:rsid w:val="000937D8"/>
    <w:rsid w:val="0009397B"/>
    <w:rsid w:val="00093A53"/>
    <w:rsid w:val="00093A67"/>
    <w:rsid w:val="00093B9C"/>
    <w:rsid w:val="00093C8F"/>
    <w:rsid w:val="000940CA"/>
    <w:rsid w:val="00094110"/>
    <w:rsid w:val="000942EC"/>
    <w:rsid w:val="00094319"/>
    <w:rsid w:val="00094739"/>
    <w:rsid w:val="0009506B"/>
    <w:rsid w:val="0009508A"/>
    <w:rsid w:val="00095103"/>
    <w:rsid w:val="00095169"/>
    <w:rsid w:val="00095170"/>
    <w:rsid w:val="00095235"/>
    <w:rsid w:val="00095543"/>
    <w:rsid w:val="00095586"/>
    <w:rsid w:val="000956FC"/>
    <w:rsid w:val="00095838"/>
    <w:rsid w:val="00095A02"/>
    <w:rsid w:val="00095CAC"/>
    <w:rsid w:val="00095CB2"/>
    <w:rsid w:val="00095FC9"/>
    <w:rsid w:val="00096016"/>
    <w:rsid w:val="000962B5"/>
    <w:rsid w:val="00096364"/>
    <w:rsid w:val="000963B4"/>
    <w:rsid w:val="00096687"/>
    <w:rsid w:val="000966D7"/>
    <w:rsid w:val="0009672C"/>
    <w:rsid w:val="000967B5"/>
    <w:rsid w:val="000969B5"/>
    <w:rsid w:val="00096FC9"/>
    <w:rsid w:val="00097067"/>
    <w:rsid w:val="00097253"/>
    <w:rsid w:val="000973B8"/>
    <w:rsid w:val="00097427"/>
    <w:rsid w:val="00097452"/>
    <w:rsid w:val="0009766E"/>
    <w:rsid w:val="0009771E"/>
    <w:rsid w:val="000977EB"/>
    <w:rsid w:val="00097868"/>
    <w:rsid w:val="00097BD2"/>
    <w:rsid w:val="00097F8D"/>
    <w:rsid w:val="00097FA4"/>
    <w:rsid w:val="000A0060"/>
    <w:rsid w:val="000A01A8"/>
    <w:rsid w:val="000A0360"/>
    <w:rsid w:val="000A036D"/>
    <w:rsid w:val="000A03FC"/>
    <w:rsid w:val="000A075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8B"/>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7A4"/>
    <w:rsid w:val="000B0B08"/>
    <w:rsid w:val="000B11B6"/>
    <w:rsid w:val="000B12AF"/>
    <w:rsid w:val="000B14A1"/>
    <w:rsid w:val="000B150F"/>
    <w:rsid w:val="000B163F"/>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866"/>
    <w:rsid w:val="000B6A53"/>
    <w:rsid w:val="000B6C27"/>
    <w:rsid w:val="000B6D33"/>
    <w:rsid w:val="000B735D"/>
    <w:rsid w:val="000B7432"/>
    <w:rsid w:val="000B74CF"/>
    <w:rsid w:val="000B74D8"/>
    <w:rsid w:val="000B78F8"/>
    <w:rsid w:val="000B78FE"/>
    <w:rsid w:val="000B7920"/>
    <w:rsid w:val="000B79A6"/>
    <w:rsid w:val="000C001F"/>
    <w:rsid w:val="000C006C"/>
    <w:rsid w:val="000C0296"/>
    <w:rsid w:val="000C02A3"/>
    <w:rsid w:val="000C04C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095"/>
    <w:rsid w:val="000C624A"/>
    <w:rsid w:val="000C646D"/>
    <w:rsid w:val="000C6B35"/>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325"/>
    <w:rsid w:val="000D37E0"/>
    <w:rsid w:val="000D3932"/>
    <w:rsid w:val="000D39AA"/>
    <w:rsid w:val="000D39AE"/>
    <w:rsid w:val="000D3A32"/>
    <w:rsid w:val="000D3B77"/>
    <w:rsid w:val="000D40D5"/>
    <w:rsid w:val="000D4139"/>
    <w:rsid w:val="000D4318"/>
    <w:rsid w:val="000D47E0"/>
    <w:rsid w:val="000D481D"/>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18D"/>
    <w:rsid w:val="000D735F"/>
    <w:rsid w:val="000D738E"/>
    <w:rsid w:val="000D7AAE"/>
    <w:rsid w:val="000E0015"/>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89"/>
    <w:rsid w:val="000E50C2"/>
    <w:rsid w:val="000E50D6"/>
    <w:rsid w:val="000E541D"/>
    <w:rsid w:val="000E5710"/>
    <w:rsid w:val="000E58D0"/>
    <w:rsid w:val="000E596F"/>
    <w:rsid w:val="000E5AD2"/>
    <w:rsid w:val="000E5F70"/>
    <w:rsid w:val="000E6088"/>
    <w:rsid w:val="000E633C"/>
    <w:rsid w:val="000E639D"/>
    <w:rsid w:val="000E63F5"/>
    <w:rsid w:val="000E6480"/>
    <w:rsid w:val="000E676E"/>
    <w:rsid w:val="000E694A"/>
    <w:rsid w:val="000E6B60"/>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27"/>
    <w:rsid w:val="000F104F"/>
    <w:rsid w:val="000F1281"/>
    <w:rsid w:val="000F154F"/>
    <w:rsid w:val="000F1701"/>
    <w:rsid w:val="000F18E8"/>
    <w:rsid w:val="000F1A20"/>
    <w:rsid w:val="000F2320"/>
    <w:rsid w:val="000F25D7"/>
    <w:rsid w:val="000F27E8"/>
    <w:rsid w:val="000F2BAA"/>
    <w:rsid w:val="000F2CA4"/>
    <w:rsid w:val="000F2D95"/>
    <w:rsid w:val="000F2FB8"/>
    <w:rsid w:val="000F319E"/>
    <w:rsid w:val="000F3891"/>
    <w:rsid w:val="000F3A74"/>
    <w:rsid w:val="000F3D65"/>
    <w:rsid w:val="000F3F24"/>
    <w:rsid w:val="000F400B"/>
    <w:rsid w:val="000F43FE"/>
    <w:rsid w:val="000F44F9"/>
    <w:rsid w:val="000F48A1"/>
    <w:rsid w:val="000F4BD0"/>
    <w:rsid w:val="000F4D38"/>
    <w:rsid w:val="000F4D3C"/>
    <w:rsid w:val="000F4D47"/>
    <w:rsid w:val="000F536B"/>
    <w:rsid w:val="000F591D"/>
    <w:rsid w:val="000F597A"/>
    <w:rsid w:val="000F59F5"/>
    <w:rsid w:val="000F5A2F"/>
    <w:rsid w:val="000F5A8B"/>
    <w:rsid w:val="000F5E0A"/>
    <w:rsid w:val="000F5F22"/>
    <w:rsid w:val="000F6021"/>
    <w:rsid w:val="000F6133"/>
    <w:rsid w:val="000F6152"/>
    <w:rsid w:val="000F672D"/>
    <w:rsid w:val="000F67E9"/>
    <w:rsid w:val="000F685B"/>
    <w:rsid w:val="000F68F2"/>
    <w:rsid w:val="000F69AF"/>
    <w:rsid w:val="000F6A0F"/>
    <w:rsid w:val="000F6C81"/>
    <w:rsid w:val="000F6EF4"/>
    <w:rsid w:val="000F7025"/>
    <w:rsid w:val="000F722B"/>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520"/>
    <w:rsid w:val="00102595"/>
    <w:rsid w:val="00102696"/>
    <w:rsid w:val="00102836"/>
    <w:rsid w:val="00102B6C"/>
    <w:rsid w:val="00102C38"/>
    <w:rsid w:val="00102D41"/>
    <w:rsid w:val="00102DA4"/>
    <w:rsid w:val="00103077"/>
    <w:rsid w:val="001032ED"/>
    <w:rsid w:val="00103349"/>
    <w:rsid w:val="001035F3"/>
    <w:rsid w:val="001039F5"/>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D88"/>
    <w:rsid w:val="00111578"/>
    <w:rsid w:val="001115D3"/>
    <w:rsid w:val="001118C8"/>
    <w:rsid w:val="00111B52"/>
    <w:rsid w:val="00111EA1"/>
    <w:rsid w:val="00112080"/>
    <w:rsid w:val="0011213B"/>
    <w:rsid w:val="00112166"/>
    <w:rsid w:val="0011239B"/>
    <w:rsid w:val="001125EC"/>
    <w:rsid w:val="00112698"/>
    <w:rsid w:val="001126A2"/>
    <w:rsid w:val="00112784"/>
    <w:rsid w:val="00112890"/>
    <w:rsid w:val="001129BF"/>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286"/>
    <w:rsid w:val="00132550"/>
    <w:rsid w:val="0013266F"/>
    <w:rsid w:val="0013273B"/>
    <w:rsid w:val="00132865"/>
    <w:rsid w:val="00132939"/>
    <w:rsid w:val="00132A11"/>
    <w:rsid w:val="00132FA0"/>
    <w:rsid w:val="0013337C"/>
    <w:rsid w:val="00133383"/>
    <w:rsid w:val="00133A40"/>
    <w:rsid w:val="00133E45"/>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191"/>
    <w:rsid w:val="00140534"/>
    <w:rsid w:val="001405A2"/>
    <w:rsid w:val="00140AA9"/>
    <w:rsid w:val="0014116E"/>
    <w:rsid w:val="00141372"/>
    <w:rsid w:val="001415DF"/>
    <w:rsid w:val="001417C2"/>
    <w:rsid w:val="00141EFC"/>
    <w:rsid w:val="00142091"/>
    <w:rsid w:val="00142364"/>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08"/>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84"/>
    <w:rsid w:val="001552FE"/>
    <w:rsid w:val="00155946"/>
    <w:rsid w:val="00155DF8"/>
    <w:rsid w:val="00155E0F"/>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8E0"/>
    <w:rsid w:val="001608E1"/>
    <w:rsid w:val="00160A10"/>
    <w:rsid w:val="00160BC1"/>
    <w:rsid w:val="00160D48"/>
    <w:rsid w:val="00160D6F"/>
    <w:rsid w:val="00160FE8"/>
    <w:rsid w:val="0016117F"/>
    <w:rsid w:val="00161503"/>
    <w:rsid w:val="0016156D"/>
    <w:rsid w:val="001619B8"/>
    <w:rsid w:val="0016211D"/>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68C"/>
    <w:rsid w:val="00164760"/>
    <w:rsid w:val="00164795"/>
    <w:rsid w:val="001647F3"/>
    <w:rsid w:val="0016483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52"/>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748"/>
    <w:rsid w:val="001729F1"/>
    <w:rsid w:val="00172C17"/>
    <w:rsid w:val="00172E63"/>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B2"/>
    <w:rsid w:val="00175837"/>
    <w:rsid w:val="00175D7A"/>
    <w:rsid w:val="00175E45"/>
    <w:rsid w:val="0017601F"/>
    <w:rsid w:val="001760CE"/>
    <w:rsid w:val="0017618F"/>
    <w:rsid w:val="001764E0"/>
    <w:rsid w:val="00176520"/>
    <w:rsid w:val="001766BA"/>
    <w:rsid w:val="00176C21"/>
    <w:rsid w:val="00177002"/>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80F"/>
    <w:rsid w:val="001828B3"/>
    <w:rsid w:val="001828E4"/>
    <w:rsid w:val="0018293E"/>
    <w:rsid w:val="00182A23"/>
    <w:rsid w:val="00182B3F"/>
    <w:rsid w:val="00182E41"/>
    <w:rsid w:val="00182EED"/>
    <w:rsid w:val="00183266"/>
    <w:rsid w:val="0018330B"/>
    <w:rsid w:val="00183617"/>
    <w:rsid w:val="00183A13"/>
    <w:rsid w:val="00183B4C"/>
    <w:rsid w:val="00183B83"/>
    <w:rsid w:val="00183BFE"/>
    <w:rsid w:val="00183E6E"/>
    <w:rsid w:val="00183E94"/>
    <w:rsid w:val="001840B4"/>
    <w:rsid w:val="0018420F"/>
    <w:rsid w:val="00184236"/>
    <w:rsid w:val="0018457F"/>
    <w:rsid w:val="001847FB"/>
    <w:rsid w:val="001849E3"/>
    <w:rsid w:val="00185460"/>
    <w:rsid w:val="00185878"/>
    <w:rsid w:val="00185A33"/>
    <w:rsid w:val="00185E65"/>
    <w:rsid w:val="0018609A"/>
    <w:rsid w:val="0018630E"/>
    <w:rsid w:val="001863D6"/>
    <w:rsid w:val="00186401"/>
    <w:rsid w:val="00186749"/>
    <w:rsid w:val="00186F39"/>
    <w:rsid w:val="001870CD"/>
    <w:rsid w:val="001870E5"/>
    <w:rsid w:val="00187259"/>
    <w:rsid w:val="00187433"/>
    <w:rsid w:val="001874B9"/>
    <w:rsid w:val="00187996"/>
    <w:rsid w:val="00187A03"/>
    <w:rsid w:val="00187C30"/>
    <w:rsid w:val="00187DCB"/>
    <w:rsid w:val="00187E29"/>
    <w:rsid w:val="00187E8B"/>
    <w:rsid w:val="00187F02"/>
    <w:rsid w:val="00187F53"/>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204"/>
    <w:rsid w:val="00195660"/>
    <w:rsid w:val="00195BC4"/>
    <w:rsid w:val="0019639F"/>
    <w:rsid w:val="001963E1"/>
    <w:rsid w:val="00196707"/>
    <w:rsid w:val="00196909"/>
    <w:rsid w:val="00196B8E"/>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45B"/>
    <w:rsid w:val="001A069F"/>
    <w:rsid w:val="001A094A"/>
    <w:rsid w:val="001A0EC1"/>
    <w:rsid w:val="001A10FA"/>
    <w:rsid w:val="001A12A6"/>
    <w:rsid w:val="001A1455"/>
    <w:rsid w:val="001A147A"/>
    <w:rsid w:val="001A1DBA"/>
    <w:rsid w:val="001A1EC0"/>
    <w:rsid w:val="001A21A1"/>
    <w:rsid w:val="001A25D0"/>
    <w:rsid w:val="001A261D"/>
    <w:rsid w:val="001A27C3"/>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A36"/>
    <w:rsid w:val="001B2BF8"/>
    <w:rsid w:val="001B2E3F"/>
    <w:rsid w:val="001B2EAA"/>
    <w:rsid w:val="001B2F97"/>
    <w:rsid w:val="001B2FFD"/>
    <w:rsid w:val="001B3219"/>
    <w:rsid w:val="001B34C6"/>
    <w:rsid w:val="001B3597"/>
    <w:rsid w:val="001B370D"/>
    <w:rsid w:val="001B3834"/>
    <w:rsid w:val="001B38E5"/>
    <w:rsid w:val="001B3B86"/>
    <w:rsid w:val="001B3D5D"/>
    <w:rsid w:val="001B3D69"/>
    <w:rsid w:val="001B3D8F"/>
    <w:rsid w:val="001B3E74"/>
    <w:rsid w:val="001B439F"/>
    <w:rsid w:val="001B44EA"/>
    <w:rsid w:val="001B4A3A"/>
    <w:rsid w:val="001B4B8D"/>
    <w:rsid w:val="001B511F"/>
    <w:rsid w:val="001B5C1A"/>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A4"/>
    <w:rsid w:val="001B73B0"/>
    <w:rsid w:val="001B7423"/>
    <w:rsid w:val="001B7619"/>
    <w:rsid w:val="001B761F"/>
    <w:rsid w:val="001B76A1"/>
    <w:rsid w:val="001B7719"/>
    <w:rsid w:val="001B7A5B"/>
    <w:rsid w:val="001B7C4C"/>
    <w:rsid w:val="001B7FAB"/>
    <w:rsid w:val="001C0184"/>
    <w:rsid w:val="001C0241"/>
    <w:rsid w:val="001C02B8"/>
    <w:rsid w:val="001C0703"/>
    <w:rsid w:val="001C07A2"/>
    <w:rsid w:val="001C080D"/>
    <w:rsid w:val="001C094A"/>
    <w:rsid w:val="001C0A15"/>
    <w:rsid w:val="001C0A6C"/>
    <w:rsid w:val="001C0BA3"/>
    <w:rsid w:val="001C0C7B"/>
    <w:rsid w:val="001C0FC9"/>
    <w:rsid w:val="001C137D"/>
    <w:rsid w:val="001C1623"/>
    <w:rsid w:val="001C1858"/>
    <w:rsid w:val="001C1B4E"/>
    <w:rsid w:val="001C1C7A"/>
    <w:rsid w:val="001C20D0"/>
    <w:rsid w:val="001C22DC"/>
    <w:rsid w:val="001C246A"/>
    <w:rsid w:val="001C26C7"/>
    <w:rsid w:val="001C2B06"/>
    <w:rsid w:val="001C2D0F"/>
    <w:rsid w:val="001C2DF4"/>
    <w:rsid w:val="001C30FB"/>
    <w:rsid w:val="001C32E8"/>
    <w:rsid w:val="001C38DC"/>
    <w:rsid w:val="001C394B"/>
    <w:rsid w:val="001C4038"/>
    <w:rsid w:val="001C43C9"/>
    <w:rsid w:val="001C4442"/>
    <w:rsid w:val="001C4467"/>
    <w:rsid w:val="001C4564"/>
    <w:rsid w:val="001C46AB"/>
    <w:rsid w:val="001C48A5"/>
    <w:rsid w:val="001C4BC1"/>
    <w:rsid w:val="001C4FCB"/>
    <w:rsid w:val="001C5183"/>
    <w:rsid w:val="001C543C"/>
    <w:rsid w:val="001C54E7"/>
    <w:rsid w:val="001C5632"/>
    <w:rsid w:val="001C5656"/>
    <w:rsid w:val="001C5BAC"/>
    <w:rsid w:val="001C5D78"/>
    <w:rsid w:val="001C6084"/>
    <w:rsid w:val="001C6286"/>
    <w:rsid w:val="001C65ED"/>
    <w:rsid w:val="001C6636"/>
    <w:rsid w:val="001C66B3"/>
    <w:rsid w:val="001C677D"/>
    <w:rsid w:val="001C6D54"/>
    <w:rsid w:val="001C7079"/>
    <w:rsid w:val="001C71F5"/>
    <w:rsid w:val="001C739A"/>
    <w:rsid w:val="001C797A"/>
    <w:rsid w:val="001C7D2B"/>
    <w:rsid w:val="001C7F54"/>
    <w:rsid w:val="001D04CF"/>
    <w:rsid w:val="001D0909"/>
    <w:rsid w:val="001D0CB4"/>
    <w:rsid w:val="001D0D40"/>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E6B"/>
    <w:rsid w:val="001F5F2E"/>
    <w:rsid w:val="001F606E"/>
    <w:rsid w:val="001F6577"/>
    <w:rsid w:val="001F66BD"/>
    <w:rsid w:val="001F699F"/>
    <w:rsid w:val="001F6E7A"/>
    <w:rsid w:val="001F6F78"/>
    <w:rsid w:val="001F70E1"/>
    <w:rsid w:val="001F714A"/>
    <w:rsid w:val="001F73B9"/>
    <w:rsid w:val="001F74C6"/>
    <w:rsid w:val="001F760B"/>
    <w:rsid w:val="001F760C"/>
    <w:rsid w:val="001F7C5E"/>
    <w:rsid w:val="001F7CA3"/>
    <w:rsid w:val="001F7CA6"/>
    <w:rsid w:val="001F7CB3"/>
    <w:rsid w:val="001F7FF0"/>
    <w:rsid w:val="002001D3"/>
    <w:rsid w:val="00200224"/>
    <w:rsid w:val="00200D70"/>
    <w:rsid w:val="00201539"/>
    <w:rsid w:val="00201560"/>
    <w:rsid w:val="0020166A"/>
    <w:rsid w:val="002016B4"/>
    <w:rsid w:val="002016F0"/>
    <w:rsid w:val="002017A1"/>
    <w:rsid w:val="00201A07"/>
    <w:rsid w:val="00201BCB"/>
    <w:rsid w:val="00201FCC"/>
    <w:rsid w:val="002021CF"/>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3F12"/>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0B0"/>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DA1"/>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45C"/>
    <w:rsid w:val="00215847"/>
    <w:rsid w:val="00215AB1"/>
    <w:rsid w:val="00215CCC"/>
    <w:rsid w:val="00215E4A"/>
    <w:rsid w:val="002160CE"/>
    <w:rsid w:val="002161CC"/>
    <w:rsid w:val="0021668A"/>
    <w:rsid w:val="0021678D"/>
    <w:rsid w:val="002168CE"/>
    <w:rsid w:val="00216A1E"/>
    <w:rsid w:val="00216B86"/>
    <w:rsid w:val="00216C71"/>
    <w:rsid w:val="0021724D"/>
    <w:rsid w:val="0021766E"/>
    <w:rsid w:val="002178DF"/>
    <w:rsid w:val="00217BAC"/>
    <w:rsid w:val="00217C7D"/>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502"/>
    <w:rsid w:val="00226A1E"/>
    <w:rsid w:val="00226A3A"/>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62C"/>
    <w:rsid w:val="0023074C"/>
    <w:rsid w:val="00230ACE"/>
    <w:rsid w:val="00230C01"/>
    <w:rsid w:val="00230EDC"/>
    <w:rsid w:val="00230FAF"/>
    <w:rsid w:val="002310ED"/>
    <w:rsid w:val="002312AA"/>
    <w:rsid w:val="002312F4"/>
    <w:rsid w:val="00231D09"/>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2EB"/>
    <w:rsid w:val="0023432D"/>
    <w:rsid w:val="00234370"/>
    <w:rsid w:val="002343D2"/>
    <w:rsid w:val="00234483"/>
    <w:rsid w:val="00234911"/>
    <w:rsid w:val="0023498E"/>
    <w:rsid w:val="00234AC9"/>
    <w:rsid w:val="00234B9A"/>
    <w:rsid w:val="00234C68"/>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694"/>
    <w:rsid w:val="0024075B"/>
    <w:rsid w:val="00240769"/>
    <w:rsid w:val="00240D64"/>
    <w:rsid w:val="00240E61"/>
    <w:rsid w:val="002417A6"/>
    <w:rsid w:val="00241993"/>
    <w:rsid w:val="00241B84"/>
    <w:rsid w:val="0024201F"/>
    <w:rsid w:val="0024206B"/>
    <w:rsid w:val="00242889"/>
    <w:rsid w:val="002429D4"/>
    <w:rsid w:val="00242BB4"/>
    <w:rsid w:val="00242BC2"/>
    <w:rsid w:val="00242FBB"/>
    <w:rsid w:val="00242FF9"/>
    <w:rsid w:val="002432AB"/>
    <w:rsid w:val="002432F5"/>
    <w:rsid w:val="0024336B"/>
    <w:rsid w:val="00243488"/>
    <w:rsid w:val="002435A1"/>
    <w:rsid w:val="00243A04"/>
    <w:rsid w:val="00243A20"/>
    <w:rsid w:val="00243E69"/>
    <w:rsid w:val="00243FF4"/>
    <w:rsid w:val="0024406D"/>
    <w:rsid w:val="0024412F"/>
    <w:rsid w:val="0024458B"/>
    <w:rsid w:val="002445D4"/>
    <w:rsid w:val="00244A84"/>
    <w:rsid w:val="00244AED"/>
    <w:rsid w:val="00244B13"/>
    <w:rsid w:val="00244C7C"/>
    <w:rsid w:val="00244E58"/>
    <w:rsid w:val="00244F34"/>
    <w:rsid w:val="00244FED"/>
    <w:rsid w:val="00245155"/>
    <w:rsid w:val="002455CA"/>
    <w:rsid w:val="0024577F"/>
    <w:rsid w:val="002457A9"/>
    <w:rsid w:val="00245A04"/>
    <w:rsid w:val="00245C27"/>
    <w:rsid w:val="00245D24"/>
    <w:rsid w:val="00245F90"/>
    <w:rsid w:val="00246032"/>
    <w:rsid w:val="00246108"/>
    <w:rsid w:val="00246359"/>
    <w:rsid w:val="002465CE"/>
    <w:rsid w:val="002467BC"/>
    <w:rsid w:val="0024693E"/>
    <w:rsid w:val="002469A0"/>
    <w:rsid w:val="00246AA2"/>
    <w:rsid w:val="00246CE6"/>
    <w:rsid w:val="00246E99"/>
    <w:rsid w:val="002470F0"/>
    <w:rsid w:val="00247169"/>
    <w:rsid w:val="00247170"/>
    <w:rsid w:val="00247448"/>
    <w:rsid w:val="002476FD"/>
    <w:rsid w:val="00247798"/>
    <w:rsid w:val="002477C9"/>
    <w:rsid w:val="0024781A"/>
    <w:rsid w:val="002479FA"/>
    <w:rsid w:val="00247A9A"/>
    <w:rsid w:val="00247B2E"/>
    <w:rsid w:val="00247C30"/>
    <w:rsid w:val="00247EA9"/>
    <w:rsid w:val="0025020C"/>
    <w:rsid w:val="002502EF"/>
    <w:rsid w:val="00250329"/>
    <w:rsid w:val="002503A5"/>
    <w:rsid w:val="002504B2"/>
    <w:rsid w:val="002506FD"/>
    <w:rsid w:val="00250BE5"/>
    <w:rsid w:val="00250C02"/>
    <w:rsid w:val="00251069"/>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66D"/>
    <w:rsid w:val="00253712"/>
    <w:rsid w:val="00253B68"/>
    <w:rsid w:val="00253C6B"/>
    <w:rsid w:val="00253D1E"/>
    <w:rsid w:val="00254155"/>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9EE"/>
    <w:rsid w:val="00256AC1"/>
    <w:rsid w:val="00256B44"/>
    <w:rsid w:val="00256EA2"/>
    <w:rsid w:val="00257033"/>
    <w:rsid w:val="002571A1"/>
    <w:rsid w:val="00257951"/>
    <w:rsid w:val="0025795D"/>
    <w:rsid w:val="00257AB4"/>
    <w:rsid w:val="00257CFC"/>
    <w:rsid w:val="00260192"/>
    <w:rsid w:val="0026055B"/>
    <w:rsid w:val="00260702"/>
    <w:rsid w:val="00260CF8"/>
    <w:rsid w:val="00260E8E"/>
    <w:rsid w:val="00260F30"/>
    <w:rsid w:val="00260FC5"/>
    <w:rsid w:val="00260FD2"/>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9DA"/>
    <w:rsid w:val="00265C80"/>
    <w:rsid w:val="00265CD0"/>
    <w:rsid w:val="00265DEB"/>
    <w:rsid w:val="00266275"/>
    <w:rsid w:val="00266445"/>
    <w:rsid w:val="00266454"/>
    <w:rsid w:val="00266595"/>
    <w:rsid w:val="002666A9"/>
    <w:rsid w:val="002666C9"/>
    <w:rsid w:val="00266DF7"/>
    <w:rsid w:val="00266F3F"/>
    <w:rsid w:val="0026772E"/>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950"/>
    <w:rsid w:val="00272BC2"/>
    <w:rsid w:val="00272D5C"/>
    <w:rsid w:val="00272E31"/>
    <w:rsid w:val="0027370B"/>
    <w:rsid w:val="00273B29"/>
    <w:rsid w:val="00273C90"/>
    <w:rsid w:val="00274047"/>
    <w:rsid w:val="00274119"/>
    <w:rsid w:val="002741E2"/>
    <w:rsid w:val="002747F8"/>
    <w:rsid w:val="0027490E"/>
    <w:rsid w:val="00274A03"/>
    <w:rsid w:val="00274AFD"/>
    <w:rsid w:val="00274E07"/>
    <w:rsid w:val="00274F8F"/>
    <w:rsid w:val="00275233"/>
    <w:rsid w:val="002754DC"/>
    <w:rsid w:val="00275AC5"/>
    <w:rsid w:val="00275C0B"/>
    <w:rsid w:val="00275C1E"/>
    <w:rsid w:val="00275DEA"/>
    <w:rsid w:val="00276360"/>
    <w:rsid w:val="0027650B"/>
    <w:rsid w:val="0027651A"/>
    <w:rsid w:val="00276E82"/>
    <w:rsid w:val="00277593"/>
    <w:rsid w:val="002776C3"/>
    <w:rsid w:val="002776C7"/>
    <w:rsid w:val="00277A22"/>
    <w:rsid w:val="00277A7B"/>
    <w:rsid w:val="00277CE4"/>
    <w:rsid w:val="00277D5B"/>
    <w:rsid w:val="00277DB4"/>
    <w:rsid w:val="00277FE9"/>
    <w:rsid w:val="00280104"/>
    <w:rsid w:val="002801F1"/>
    <w:rsid w:val="002802D5"/>
    <w:rsid w:val="002803A1"/>
    <w:rsid w:val="002805FF"/>
    <w:rsid w:val="00280BAD"/>
    <w:rsid w:val="00281086"/>
    <w:rsid w:val="00281215"/>
    <w:rsid w:val="00281220"/>
    <w:rsid w:val="0028159A"/>
    <w:rsid w:val="0028194F"/>
    <w:rsid w:val="00281F50"/>
    <w:rsid w:val="002826C4"/>
    <w:rsid w:val="0028273A"/>
    <w:rsid w:val="00282811"/>
    <w:rsid w:val="00282965"/>
    <w:rsid w:val="00282979"/>
    <w:rsid w:val="002829BE"/>
    <w:rsid w:val="00282FAA"/>
    <w:rsid w:val="002830A1"/>
    <w:rsid w:val="00283234"/>
    <w:rsid w:val="00283600"/>
    <w:rsid w:val="00283955"/>
    <w:rsid w:val="002839AC"/>
    <w:rsid w:val="00283C5F"/>
    <w:rsid w:val="00283CC5"/>
    <w:rsid w:val="00283F5F"/>
    <w:rsid w:val="00283FEC"/>
    <w:rsid w:val="002841A1"/>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DB3"/>
    <w:rsid w:val="00286DE8"/>
    <w:rsid w:val="00286E7D"/>
    <w:rsid w:val="00286EB6"/>
    <w:rsid w:val="002877A3"/>
    <w:rsid w:val="0028786B"/>
    <w:rsid w:val="00287878"/>
    <w:rsid w:val="00287C0C"/>
    <w:rsid w:val="00287C31"/>
    <w:rsid w:val="00287FF6"/>
    <w:rsid w:val="002903C9"/>
    <w:rsid w:val="00290BAA"/>
    <w:rsid w:val="00290C8A"/>
    <w:rsid w:val="00290FC3"/>
    <w:rsid w:val="0029117A"/>
    <w:rsid w:val="002916A6"/>
    <w:rsid w:val="00291747"/>
    <w:rsid w:val="0029180E"/>
    <w:rsid w:val="00291992"/>
    <w:rsid w:val="00291D49"/>
    <w:rsid w:val="00291E6D"/>
    <w:rsid w:val="00292028"/>
    <w:rsid w:val="002920AD"/>
    <w:rsid w:val="0029219C"/>
    <w:rsid w:val="002923D3"/>
    <w:rsid w:val="0029278E"/>
    <w:rsid w:val="0029283C"/>
    <w:rsid w:val="00292870"/>
    <w:rsid w:val="002928AD"/>
    <w:rsid w:val="00292A99"/>
    <w:rsid w:val="00292AD2"/>
    <w:rsid w:val="00292D11"/>
    <w:rsid w:val="00292E74"/>
    <w:rsid w:val="00293098"/>
    <w:rsid w:val="002930A2"/>
    <w:rsid w:val="0029367A"/>
    <w:rsid w:val="00293AE9"/>
    <w:rsid w:val="00293B11"/>
    <w:rsid w:val="00293CBE"/>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4DB"/>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352A"/>
    <w:rsid w:val="002A3920"/>
    <w:rsid w:val="002A398B"/>
    <w:rsid w:val="002A3D95"/>
    <w:rsid w:val="002A3F69"/>
    <w:rsid w:val="002A4440"/>
    <w:rsid w:val="002A444E"/>
    <w:rsid w:val="002A45D7"/>
    <w:rsid w:val="002A469C"/>
    <w:rsid w:val="002A472D"/>
    <w:rsid w:val="002A4890"/>
    <w:rsid w:val="002A4B05"/>
    <w:rsid w:val="002A4DB1"/>
    <w:rsid w:val="002A4F17"/>
    <w:rsid w:val="002A5015"/>
    <w:rsid w:val="002A5101"/>
    <w:rsid w:val="002A5222"/>
    <w:rsid w:val="002A52A0"/>
    <w:rsid w:val="002A566A"/>
    <w:rsid w:val="002A573E"/>
    <w:rsid w:val="002A5761"/>
    <w:rsid w:val="002A5B36"/>
    <w:rsid w:val="002A5FDD"/>
    <w:rsid w:val="002A5FEE"/>
    <w:rsid w:val="002A6243"/>
    <w:rsid w:val="002A67F3"/>
    <w:rsid w:val="002A68A6"/>
    <w:rsid w:val="002A69AC"/>
    <w:rsid w:val="002A6BF8"/>
    <w:rsid w:val="002A6D52"/>
    <w:rsid w:val="002A70D6"/>
    <w:rsid w:val="002A733C"/>
    <w:rsid w:val="002A75AC"/>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CA6"/>
    <w:rsid w:val="002B1ECE"/>
    <w:rsid w:val="002B2015"/>
    <w:rsid w:val="002B209A"/>
    <w:rsid w:val="002B22AE"/>
    <w:rsid w:val="002B22F6"/>
    <w:rsid w:val="002B2667"/>
    <w:rsid w:val="002B2813"/>
    <w:rsid w:val="002B2873"/>
    <w:rsid w:val="002B2B4F"/>
    <w:rsid w:val="002B32C6"/>
    <w:rsid w:val="002B359D"/>
    <w:rsid w:val="002B3A1C"/>
    <w:rsid w:val="002B3B4B"/>
    <w:rsid w:val="002B3BA7"/>
    <w:rsid w:val="002B3CC1"/>
    <w:rsid w:val="002B3E49"/>
    <w:rsid w:val="002B3FBE"/>
    <w:rsid w:val="002B40CD"/>
    <w:rsid w:val="002B4107"/>
    <w:rsid w:val="002B42CF"/>
    <w:rsid w:val="002B4771"/>
    <w:rsid w:val="002B49D6"/>
    <w:rsid w:val="002B4C86"/>
    <w:rsid w:val="002B53F9"/>
    <w:rsid w:val="002B57FA"/>
    <w:rsid w:val="002B5837"/>
    <w:rsid w:val="002B59D4"/>
    <w:rsid w:val="002B5A05"/>
    <w:rsid w:val="002B5A26"/>
    <w:rsid w:val="002B5BA6"/>
    <w:rsid w:val="002B5C25"/>
    <w:rsid w:val="002B5E2A"/>
    <w:rsid w:val="002B5F34"/>
    <w:rsid w:val="002B637B"/>
    <w:rsid w:val="002B653E"/>
    <w:rsid w:val="002B667C"/>
    <w:rsid w:val="002B6930"/>
    <w:rsid w:val="002B6B78"/>
    <w:rsid w:val="002B6F71"/>
    <w:rsid w:val="002B70FC"/>
    <w:rsid w:val="002B71AA"/>
    <w:rsid w:val="002B74D6"/>
    <w:rsid w:val="002B7520"/>
    <w:rsid w:val="002B7610"/>
    <w:rsid w:val="002B79C7"/>
    <w:rsid w:val="002B7B17"/>
    <w:rsid w:val="002B7CEE"/>
    <w:rsid w:val="002B7E08"/>
    <w:rsid w:val="002C00E5"/>
    <w:rsid w:val="002C09BE"/>
    <w:rsid w:val="002C0F7F"/>
    <w:rsid w:val="002C0F9E"/>
    <w:rsid w:val="002C1223"/>
    <w:rsid w:val="002C12AD"/>
    <w:rsid w:val="002C1372"/>
    <w:rsid w:val="002C1385"/>
    <w:rsid w:val="002C14CB"/>
    <w:rsid w:val="002C197B"/>
    <w:rsid w:val="002C1B89"/>
    <w:rsid w:val="002C1BB1"/>
    <w:rsid w:val="002C1E7F"/>
    <w:rsid w:val="002C220E"/>
    <w:rsid w:val="002C2691"/>
    <w:rsid w:val="002C28F6"/>
    <w:rsid w:val="002C2BA1"/>
    <w:rsid w:val="002C2E83"/>
    <w:rsid w:val="002C34C0"/>
    <w:rsid w:val="002C34CE"/>
    <w:rsid w:val="002C3920"/>
    <w:rsid w:val="002C39A9"/>
    <w:rsid w:val="002C3A4E"/>
    <w:rsid w:val="002C3A83"/>
    <w:rsid w:val="002C3AED"/>
    <w:rsid w:val="002C404C"/>
    <w:rsid w:val="002C41AA"/>
    <w:rsid w:val="002C42DB"/>
    <w:rsid w:val="002C476D"/>
    <w:rsid w:val="002C4776"/>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E73"/>
    <w:rsid w:val="002C6FE7"/>
    <w:rsid w:val="002C730E"/>
    <w:rsid w:val="002C7486"/>
    <w:rsid w:val="002C767B"/>
    <w:rsid w:val="002C7743"/>
    <w:rsid w:val="002C7A48"/>
    <w:rsid w:val="002C7C3E"/>
    <w:rsid w:val="002C7FA5"/>
    <w:rsid w:val="002D0081"/>
    <w:rsid w:val="002D0199"/>
    <w:rsid w:val="002D022B"/>
    <w:rsid w:val="002D0690"/>
    <w:rsid w:val="002D0719"/>
    <w:rsid w:val="002D0B0C"/>
    <w:rsid w:val="002D0DCA"/>
    <w:rsid w:val="002D1367"/>
    <w:rsid w:val="002D13C5"/>
    <w:rsid w:val="002D1664"/>
    <w:rsid w:val="002D1700"/>
    <w:rsid w:val="002D17BA"/>
    <w:rsid w:val="002D1A66"/>
    <w:rsid w:val="002D1C8C"/>
    <w:rsid w:val="002D1F42"/>
    <w:rsid w:val="002D1FBE"/>
    <w:rsid w:val="002D22C1"/>
    <w:rsid w:val="002D2420"/>
    <w:rsid w:val="002D2506"/>
    <w:rsid w:val="002D2680"/>
    <w:rsid w:val="002D27B7"/>
    <w:rsid w:val="002D2AFE"/>
    <w:rsid w:val="002D2B4D"/>
    <w:rsid w:val="002D2CC1"/>
    <w:rsid w:val="002D31D4"/>
    <w:rsid w:val="002D322A"/>
    <w:rsid w:val="002D361B"/>
    <w:rsid w:val="002D362E"/>
    <w:rsid w:val="002D365F"/>
    <w:rsid w:val="002D36FC"/>
    <w:rsid w:val="002D3910"/>
    <w:rsid w:val="002D398B"/>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146"/>
    <w:rsid w:val="002E12A3"/>
    <w:rsid w:val="002E141F"/>
    <w:rsid w:val="002E143C"/>
    <w:rsid w:val="002E149D"/>
    <w:rsid w:val="002E1715"/>
    <w:rsid w:val="002E187F"/>
    <w:rsid w:val="002E18A6"/>
    <w:rsid w:val="002E18ED"/>
    <w:rsid w:val="002E1A19"/>
    <w:rsid w:val="002E1D09"/>
    <w:rsid w:val="002E1D0A"/>
    <w:rsid w:val="002E20DF"/>
    <w:rsid w:val="002E2418"/>
    <w:rsid w:val="002E2748"/>
    <w:rsid w:val="002E293A"/>
    <w:rsid w:val="002E2A20"/>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E7F6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3E7"/>
    <w:rsid w:val="002F4454"/>
    <w:rsid w:val="002F4556"/>
    <w:rsid w:val="002F4572"/>
    <w:rsid w:val="002F45FF"/>
    <w:rsid w:val="002F46D4"/>
    <w:rsid w:val="002F4811"/>
    <w:rsid w:val="002F4985"/>
    <w:rsid w:val="002F4A9E"/>
    <w:rsid w:val="002F4CFF"/>
    <w:rsid w:val="002F4D18"/>
    <w:rsid w:val="002F4EAA"/>
    <w:rsid w:val="002F52A3"/>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3E3"/>
    <w:rsid w:val="0030158A"/>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C3"/>
    <w:rsid w:val="00305DE2"/>
    <w:rsid w:val="0030616D"/>
    <w:rsid w:val="0030632E"/>
    <w:rsid w:val="003064B6"/>
    <w:rsid w:val="003064CC"/>
    <w:rsid w:val="003066DB"/>
    <w:rsid w:val="00306825"/>
    <w:rsid w:val="00306F46"/>
    <w:rsid w:val="00306FF4"/>
    <w:rsid w:val="003071F6"/>
    <w:rsid w:val="00307334"/>
    <w:rsid w:val="0030785D"/>
    <w:rsid w:val="00307ABB"/>
    <w:rsid w:val="00307B1B"/>
    <w:rsid w:val="00307FF6"/>
    <w:rsid w:val="003102F5"/>
    <w:rsid w:val="0031048B"/>
    <w:rsid w:val="00310A84"/>
    <w:rsid w:val="00310C9B"/>
    <w:rsid w:val="00310CD6"/>
    <w:rsid w:val="00310F1E"/>
    <w:rsid w:val="00311080"/>
    <w:rsid w:val="00311AAD"/>
    <w:rsid w:val="00311CE6"/>
    <w:rsid w:val="00311F44"/>
    <w:rsid w:val="003120CA"/>
    <w:rsid w:val="00312472"/>
    <w:rsid w:val="00313153"/>
    <w:rsid w:val="003132EA"/>
    <w:rsid w:val="0031333E"/>
    <w:rsid w:val="00313431"/>
    <w:rsid w:val="0031361B"/>
    <w:rsid w:val="0031392B"/>
    <w:rsid w:val="00313A11"/>
    <w:rsid w:val="00313B0B"/>
    <w:rsid w:val="00313CB0"/>
    <w:rsid w:val="00313DDA"/>
    <w:rsid w:val="00313DEA"/>
    <w:rsid w:val="00313E07"/>
    <w:rsid w:val="00313E5F"/>
    <w:rsid w:val="00313F96"/>
    <w:rsid w:val="0031429D"/>
    <w:rsid w:val="00314348"/>
    <w:rsid w:val="00314B07"/>
    <w:rsid w:val="00314B4A"/>
    <w:rsid w:val="00314CF1"/>
    <w:rsid w:val="00314DB4"/>
    <w:rsid w:val="00314E83"/>
    <w:rsid w:val="00314F5A"/>
    <w:rsid w:val="00315181"/>
    <w:rsid w:val="00315303"/>
    <w:rsid w:val="00315536"/>
    <w:rsid w:val="003156D3"/>
    <w:rsid w:val="0031588C"/>
    <w:rsid w:val="00315A47"/>
    <w:rsid w:val="00315CE7"/>
    <w:rsid w:val="003164C4"/>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A28"/>
    <w:rsid w:val="00320DB4"/>
    <w:rsid w:val="00321462"/>
    <w:rsid w:val="0032168F"/>
    <w:rsid w:val="003216BA"/>
    <w:rsid w:val="00321C64"/>
    <w:rsid w:val="00321C87"/>
    <w:rsid w:val="003220FE"/>
    <w:rsid w:val="00322235"/>
    <w:rsid w:val="0032246C"/>
    <w:rsid w:val="00322511"/>
    <w:rsid w:val="00322586"/>
    <w:rsid w:val="0032258C"/>
    <w:rsid w:val="003226F2"/>
    <w:rsid w:val="00322B56"/>
    <w:rsid w:val="00322BF9"/>
    <w:rsid w:val="00322D55"/>
    <w:rsid w:val="00322D74"/>
    <w:rsid w:val="00322F2A"/>
    <w:rsid w:val="00322FCC"/>
    <w:rsid w:val="0032317A"/>
    <w:rsid w:val="00323248"/>
    <w:rsid w:val="00323619"/>
    <w:rsid w:val="00323CAE"/>
    <w:rsid w:val="00323CC2"/>
    <w:rsid w:val="00323D3A"/>
    <w:rsid w:val="00323E5A"/>
    <w:rsid w:val="00323F10"/>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5C"/>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991"/>
    <w:rsid w:val="00334A18"/>
    <w:rsid w:val="00334A63"/>
    <w:rsid w:val="00334DA6"/>
    <w:rsid w:val="00334EAB"/>
    <w:rsid w:val="0033523E"/>
    <w:rsid w:val="003354EE"/>
    <w:rsid w:val="00335648"/>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37E"/>
    <w:rsid w:val="00342400"/>
    <w:rsid w:val="0034248C"/>
    <w:rsid w:val="0034248E"/>
    <w:rsid w:val="0034286C"/>
    <w:rsid w:val="00342890"/>
    <w:rsid w:val="00342E5D"/>
    <w:rsid w:val="00342E9E"/>
    <w:rsid w:val="00342EE8"/>
    <w:rsid w:val="00342FE3"/>
    <w:rsid w:val="003432DF"/>
    <w:rsid w:val="003434DD"/>
    <w:rsid w:val="003439DC"/>
    <w:rsid w:val="00343E47"/>
    <w:rsid w:val="00343F8C"/>
    <w:rsid w:val="003440B9"/>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D"/>
    <w:rsid w:val="003549CF"/>
    <w:rsid w:val="0035508C"/>
    <w:rsid w:val="00355378"/>
    <w:rsid w:val="0035549B"/>
    <w:rsid w:val="003557D5"/>
    <w:rsid w:val="00355B14"/>
    <w:rsid w:val="00355E54"/>
    <w:rsid w:val="00355E6C"/>
    <w:rsid w:val="00355E75"/>
    <w:rsid w:val="003561CD"/>
    <w:rsid w:val="0035645C"/>
    <w:rsid w:val="00356876"/>
    <w:rsid w:val="003568E7"/>
    <w:rsid w:val="0035692A"/>
    <w:rsid w:val="00356BDD"/>
    <w:rsid w:val="00356BFB"/>
    <w:rsid w:val="00356BFD"/>
    <w:rsid w:val="00356CC9"/>
    <w:rsid w:val="00356D76"/>
    <w:rsid w:val="00356F61"/>
    <w:rsid w:val="0035738E"/>
    <w:rsid w:val="0035760D"/>
    <w:rsid w:val="003576A7"/>
    <w:rsid w:val="0035772D"/>
    <w:rsid w:val="00357982"/>
    <w:rsid w:val="00357B9C"/>
    <w:rsid w:val="00357BBF"/>
    <w:rsid w:val="00357D3C"/>
    <w:rsid w:val="00357F8C"/>
    <w:rsid w:val="0036001D"/>
    <w:rsid w:val="003600F3"/>
    <w:rsid w:val="0036035D"/>
    <w:rsid w:val="00360483"/>
    <w:rsid w:val="0036069C"/>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CFD"/>
    <w:rsid w:val="00362F9D"/>
    <w:rsid w:val="00363003"/>
    <w:rsid w:val="00363029"/>
    <w:rsid w:val="003634EB"/>
    <w:rsid w:val="00363600"/>
    <w:rsid w:val="00363744"/>
    <w:rsid w:val="003637B8"/>
    <w:rsid w:val="00363BAB"/>
    <w:rsid w:val="00363C25"/>
    <w:rsid w:val="00363CBD"/>
    <w:rsid w:val="00364030"/>
    <w:rsid w:val="003640B5"/>
    <w:rsid w:val="003642A6"/>
    <w:rsid w:val="00364C85"/>
    <w:rsid w:val="00365005"/>
    <w:rsid w:val="0036509F"/>
    <w:rsid w:val="00365179"/>
    <w:rsid w:val="00365292"/>
    <w:rsid w:val="00365616"/>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344"/>
    <w:rsid w:val="00373508"/>
    <w:rsid w:val="003737DB"/>
    <w:rsid w:val="0037382B"/>
    <w:rsid w:val="00373AC2"/>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E9C"/>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8C0"/>
    <w:rsid w:val="003859E6"/>
    <w:rsid w:val="00385A11"/>
    <w:rsid w:val="00385A66"/>
    <w:rsid w:val="0038615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286"/>
    <w:rsid w:val="003913CD"/>
    <w:rsid w:val="003913EF"/>
    <w:rsid w:val="00391C81"/>
    <w:rsid w:val="00391D31"/>
    <w:rsid w:val="0039200F"/>
    <w:rsid w:val="0039266E"/>
    <w:rsid w:val="003927DA"/>
    <w:rsid w:val="003927F1"/>
    <w:rsid w:val="00392A3D"/>
    <w:rsid w:val="00392B97"/>
    <w:rsid w:val="00392C86"/>
    <w:rsid w:val="00392FDC"/>
    <w:rsid w:val="003933EE"/>
    <w:rsid w:val="00393465"/>
    <w:rsid w:val="00393B3F"/>
    <w:rsid w:val="00393C4B"/>
    <w:rsid w:val="00393D78"/>
    <w:rsid w:val="00393ED3"/>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9F6"/>
    <w:rsid w:val="00397AA6"/>
    <w:rsid w:val="00397AF4"/>
    <w:rsid w:val="00397B01"/>
    <w:rsid w:val="00397C61"/>
    <w:rsid w:val="003A041E"/>
    <w:rsid w:val="003A055D"/>
    <w:rsid w:val="003A0628"/>
    <w:rsid w:val="003A0BDC"/>
    <w:rsid w:val="003A0CAA"/>
    <w:rsid w:val="003A0EA4"/>
    <w:rsid w:val="003A0F5F"/>
    <w:rsid w:val="003A11B4"/>
    <w:rsid w:val="003A1499"/>
    <w:rsid w:val="003A1518"/>
    <w:rsid w:val="003A190F"/>
    <w:rsid w:val="003A19DE"/>
    <w:rsid w:val="003A1CC9"/>
    <w:rsid w:val="003A1EB2"/>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0"/>
    <w:rsid w:val="003A4601"/>
    <w:rsid w:val="003A479B"/>
    <w:rsid w:val="003A47B4"/>
    <w:rsid w:val="003A4864"/>
    <w:rsid w:val="003A49EA"/>
    <w:rsid w:val="003A4B26"/>
    <w:rsid w:val="003A525B"/>
    <w:rsid w:val="003A5296"/>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379"/>
    <w:rsid w:val="003B2409"/>
    <w:rsid w:val="003B241E"/>
    <w:rsid w:val="003B25BD"/>
    <w:rsid w:val="003B2850"/>
    <w:rsid w:val="003B2B90"/>
    <w:rsid w:val="003B2D8D"/>
    <w:rsid w:val="003B3002"/>
    <w:rsid w:val="003B3029"/>
    <w:rsid w:val="003B32BD"/>
    <w:rsid w:val="003B33CD"/>
    <w:rsid w:val="003B34E8"/>
    <w:rsid w:val="003B3988"/>
    <w:rsid w:val="003B39FC"/>
    <w:rsid w:val="003B3CFA"/>
    <w:rsid w:val="003B3F08"/>
    <w:rsid w:val="003B4453"/>
    <w:rsid w:val="003B44FE"/>
    <w:rsid w:val="003B457B"/>
    <w:rsid w:val="003B465C"/>
    <w:rsid w:val="003B4685"/>
    <w:rsid w:val="003B468B"/>
    <w:rsid w:val="003B473F"/>
    <w:rsid w:val="003B4AA9"/>
    <w:rsid w:val="003B4E14"/>
    <w:rsid w:val="003B4EFB"/>
    <w:rsid w:val="003B50F6"/>
    <w:rsid w:val="003B5149"/>
    <w:rsid w:val="003B54BE"/>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EB"/>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235A"/>
    <w:rsid w:val="003C281F"/>
    <w:rsid w:val="003C2B39"/>
    <w:rsid w:val="003C2C89"/>
    <w:rsid w:val="003C2EF7"/>
    <w:rsid w:val="003C36D0"/>
    <w:rsid w:val="003C38A2"/>
    <w:rsid w:val="003C3C42"/>
    <w:rsid w:val="003C3CA6"/>
    <w:rsid w:val="003C3D41"/>
    <w:rsid w:val="003C4159"/>
    <w:rsid w:val="003C4558"/>
    <w:rsid w:val="003C45BA"/>
    <w:rsid w:val="003C4855"/>
    <w:rsid w:val="003C4B4B"/>
    <w:rsid w:val="003C4C83"/>
    <w:rsid w:val="003C4E10"/>
    <w:rsid w:val="003C4F0B"/>
    <w:rsid w:val="003C5040"/>
    <w:rsid w:val="003C55FA"/>
    <w:rsid w:val="003C5684"/>
    <w:rsid w:val="003C5C13"/>
    <w:rsid w:val="003C5FF5"/>
    <w:rsid w:val="003C618A"/>
    <w:rsid w:val="003C668A"/>
    <w:rsid w:val="003C66D5"/>
    <w:rsid w:val="003C6769"/>
    <w:rsid w:val="003C6B1E"/>
    <w:rsid w:val="003C6D07"/>
    <w:rsid w:val="003C7066"/>
    <w:rsid w:val="003C70E5"/>
    <w:rsid w:val="003C71B2"/>
    <w:rsid w:val="003C730D"/>
    <w:rsid w:val="003C748A"/>
    <w:rsid w:val="003C7588"/>
    <w:rsid w:val="003C7790"/>
    <w:rsid w:val="003C781A"/>
    <w:rsid w:val="003C78A5"/>
    <w:rsid w:val="003C7B1E"/>
    <w:rsid w:val="003C7C2E"/>
    <w:rsid w:val="003D007C"/>
    <w:rsid w:val="003D021D"/>
    <w:rsid w:val="003D028D"/>
    <w:rsid w:val="003D034E"/>
    <w:rsid w:val="003D04CE"/>
    <w:rsid w:val="003D0703"/>
    <w:rsid w:val="003D086E"/>
    <w:rsid w:val="003D0E85"/>
    <w:rsid w:val="003D1402"/>
    <w:rsid w:val="003D1404"/>
    <w:rsid w:val="003D14A3"/>
    <w:rsid w:val="003D18F7"/>
    <w:rsid w:val="003D1D10"/>
    <w:rsid w:val="003D1EEA"/>
    <w:rsid w:val="003D1F35"/>
    <w:rsid w:val="003D2C06"/>
    <w:rsid w:val="003D2D78"/>
    <w:rsid w:val="003D329C"/>
    <w:rsid w:val="003D3304"/>
    <w:rsid w:val="003D3395"/>
    <w:rsid w:val="003D3696"/>
    <w:rsid w:val="003D37B2"/>
    <w:rsid w:val="003D3906"/>
    <w:rsid w:val="003D3AB9"/>
    <w:rsid w:val="003D3D83"/>
    <w:rsid w:val="003D402B"/>
    <w:rsid w:val="003D40A8"/>
    <w:rsid w:val="003D41F9"/>
    <w:rsid w:val="003D42E6"/>
    <w:rsid w:val="003D438C"/>
    <w:rsid w:val="003D48B6"/>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4BC"/>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EB2"/>
    <w:rsid w:val="003E7F05"/>
    <w:rsid w:val="003F058F"/>
    <w:rsid w:val="003F05B4"/>
    <w:rsid w:val="003F0647"/>
    <w:rsid w:val="003F0670"/>
    <w:rsid w:val="003F0675"/>
    <w:rsid w:val="003F0799"/>
    <w:rsid w:val="003F07C8"/>
    <w:rsid w:val="003F0CCC"/>
    <w:rsid w:val="003F0EC5"/>
    <w:rsid w:val="003F0F28"/>
    <w:rsid w:val="003F1543"/>
    <w:rsid w:val="003F15E1"/>
    <w:rsid w:val="003F164E"/>
    <w:rsid w:val="003F186E"/>
    <w:rsid w:val="003F1912"/>
    <w:rsid w:val="003F1EA3"/>
    <w:rsid w:val="003F2196"/>
    <w:rsid w:val="003F227A"/>
    <w:rsid w:val="003F2432"/>
    <w:rsid w:val="003F24F2"/>
    <w:rsid w:val="003F25E1"/>
    <w:rsid w:val="003F276D"/>
    <w:rsid w:val="003F282A"/>
    <w:rsid w:val="003F3053"/>
    <w:rsid w:val="003F3066"/>
    <w:rsid w:val="003F31C2"/>
    <w:rsid w:val="003F3BF1"/>
    <w:rsid w:val="003F4361"/>
    <w:rsid w:val="003F447C"/>
    <w:rsid w:val="003F468F"/>
    <w:rsid w:val="003F4758"/>
    <w:rsid w:val="003F4CB8"/>
    <w:rsid w:val="003F4D46"/>
    <w:rsid w:val="003F4EF1"/>
    <w:rsid w:val="003F575E"/>
    <w:rsid w:val="003F5925"/>
    <w:rsid w:val="003F5AB8"/>
    <w:rsid w:val="003F5B7D"/>
    <w:rsid w:val="003F5D03"/>
    <w:rsid w:val="003F5ECC"/>
    <w:rsid w:val="003F60C7"/>
    <w:rsid w:val="003F617E"/>
    <w:rsid w:val="003F63F6"/>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8E"/>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BD4"/>
    <w:rsid w:val="00405109"/>
    <w:rsid w:val="0040518B"/>
    <w:rsid w:val="0040539D"/>
    <w:rsid w:val="00405868"/>
    <w:rsid w:val="00405C01"/>
    <w:rsid w:val="00405EDF"/>
    <w:rsid w:val="004064E7"/>
    <w:rsid w:val="00406A3F"/>
    <w:rsid w:val="00406B96"/>
    <w:rsid w:val="0040746A"/>
    <w:rsid w:val="00407897"/>
    <w:rsid w:val="00407942"/>
    <w:rsid w:val="00407AD9"/>
    <w:rsid w:val="00407FB1"/>
    <w:rsid w:val="0041027B"/>
    <w:rsid w:val="00410409"/>
    <w:rsid w:val="00410957"/>
    <w:rsid w:val="00410FAD"/>
    <w:rsid w:val="00411014"/>
    <w:rsid w:val="0041106D"/>
    <w:rsid w:val="00411118"/>
    <w:rsid w:val="00411240"/>
    <w:rsid w:val="0041124F"/>
    <w:rsid w:val="004114FE"/>
    <w:rsid w:val="0041163F"/>
    <w:rsid w:val="004116EF"/>
    <w:rsid w:val="0041174D"/>
    <w:rsid w:val="004118F6"/>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6A0"/>
    <w:rsid w:val="00423C24"/>
    <w:rsid w:val="00423F98"/>
    <w:rsid w:val="00424078"/>
    <w:rsid w:val="00424085"/>
    <w:rsid w:val="00424543"/>
    <w:rsid w:val="004247A3"/>
    <w:rsid w:val="00424BBE"/>
    <w:rsid w:val="00424BD5"/>
    <w:rsid w:val="00424C96"/>
    <w:rsid w:val="00424FA7"/>
    <w:rsid w:val="004250DF"/>
    <w:rsid w:val="0042517F"/>
    <w:rsid w:val="0042548B"/>
    <w:rsid w:val="00425545"/>
    <w:rsid w:val="00425618"/>
    <w:rsid w:val="0042564C"/>
    <w:rsid w:val="00425698"/>
    <w:rsid w:val="00425B2C"/>
    <w:rsid w:val="00425CD1"/>
    <w:rsid w:val="00425D1C"/>
    <w:rsid w:val="00425E08"/>
    <w:rsid w:val="00425E8D"/>
    <w:rsid w:val="00426216"/>
    <w:rsid w:val="004265A4"/>
    <w:rsid w:val="0042660A"/>
    <w:rsid w:val="004269BE"/>
    <w:rsid w:val="004269D1"/>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626"/>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7E1"/>
    <w:rsid w:val="0043483B"/>
    <w:rsid w:val="00434C0C"/>
    <w:rsid w:val="00434CED"/>
    <w:rsid w:val="00434CFD"/>
    <w:rsid w:val="00434DAC"/>
    <w:rsid w:val="00434E16"/>
    <w:rsid w:val="0043520D"/>
    <w:rsid w:val="0043557C"/>
    <w:rsid w:val="00435700"/>
    <w:rsid w:val="00435800"/>
    <w:rsid w:val="00435AFE"/>
    <w:rsid w:val="00435C11"/>
    <w:rsid w:val="00435F50"/>
    <w:rsid w:val="00435F57"/>
    <w:rsid w:val="00436084"/>
    <w:rsid w:val="00436187"/>
    <w:rsid w:val="004364A7"/>
    <w:rsid w:val="0043674D"/>
    <w:rsid w:val="004369EB"/>
    <w:rsid w:val="00436B77"/>
    <w:rsid w:val="00436FC4"/>
    <w:rsid w:val="00437145"/>
    <w:rsid w:val="004371BF"/>
    <w:rsid w:val="0043730E"/>
    <w:rsid w:val="004374A4"/>
    <w:rsid w:val="00437D0A"/>
    <w:rsid w:val="00437FB8"/>
    <w:rsid w:val="00440067"/>
    <w:rsid w:val="00440671"/>
    <w:rsid w:val="00440A93"/>
    <w:rsid w:val="00440D6D"/>
    <w:rsid w:val="0044129A"/>
    <w:rsid w:val="004413FF"/>
    <w:rsid w:val="00441505"/>
    <w:rsid w:val="004418CE"/>
    <w:rsid w:val="00441EDF"/>
    <w:rsid w:val="004420AA"/>
    <w:rsid w:val="00442533"/>
    <w:rsid w:val="00442636"/>
    <w:rsid w:val="00442792"/>
    <w:rsid w:val="00442A1B"/>
    <w:rsid w:val="00442B11"/>
    <w:rsid w:val="00442CEF"/>
    <w:rsid w:val="00443167"/>
    <w:rsid w:val="00443860"/>
    <w:rsid w:val="0044392F"/>
    <w:rsid w:val="004439CB"/>
    <w:rsid w:val="00443DF1"/>
    <w:rsid w:val="00443F03"/>
    <w:rsid w:val="0044405D"/>
    <w:rsid w:val="00444842"/>
    <w:rsid w:val="00444893"/>
    <w:rsid w:val="0044495A"/>
    <w:rsid w:val="004449F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6"/>
    <w:rsid w:val="00450108"/>
    <w:rsid w:val="004502A5"/>
    <w:rsid w:val="004502FE"/>
    <w:rsid w:val="00450301"/>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2EB"/>
    <w:rsid w:val="004523F0"/>
    <w:rsid w:val="00452975"/>
    <w:rsid w:val="00452BC0"/>
    <w:rsid w:val="00452EDF"/>
    <w:rsid w:val="00453341"/>
    <w:rsid w:val="00453490"/>
    <w:rsid w:val="004534BE"/>
    <w:rsid w:val="00453748"/>
    <w:rsid w:val="004538BE"/>
    <w:rsid w:val="00453E5B"/>
    <w:rsid w:val="0045412F"/>
    <w:rsid w:val="00454520"/>
    <w:rsid w:val="0045477C"/>
    <w:rsid w:val="00454924"/>
    <w:rsid w:val="00454B7A"/>
    <w:rsid w:val="004550D3"/>
    <w:rsid w:val="00455176"/>
    <w:rsid w:val="0045520B"/>
    <w:rsid w:val="0045594D"/>
    <w:rsid w:val="004559E3"/>
    <w:rsid w:val="00455A35"/>
    <w:rsid w:val="00455E2E"/>
    <w:rsid w:val="00455FE5"/>
    <w:rsid w:val="00456027"/>
    <w:rsid w:val="00456203"/>
    <w:rsid w:val="004566A0"/>
    <w:rsid w:val="0045674F"/>
    <w:rsid w:val="004567B7"/>
    <w:rsid w:val="004571DE"/>
    <w:rsid w:val="0045770C"/>
    <w:rsid w:val="0045775B"/>
    <w:rsid w:val="00457AF7"/>
    <w:rsid w:val="00457B6F"/>
    <w:rsid w:val="00457D34"/>
    <w:rsid w:val="0046023B"/>
    <w:rsid w:val="00460570"/>
    <w:rsid w:val="004605C3"/>
    <w:rsid w:val="00460788"/>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12E3"/>
    <w:rsid w:val="0047144A"/>
    <w:rsid w:val="004715A0"/>
    <w:rsid w:val="004715A7"/>
    <w:rsid w:val="00471748"/>
    <w:rsid w:val="00471CDB"/>
    <w:rsid w:val="00472930"/>
    <w:rsid w:val="00472DAA"/>
    <w:rsid w:val="00472FE2"/>
    <w:rsid w:val="0047374B"/>
    <w:rsid w:val="004737F0"/>
    <w:rsid w:val="004737FF"/>
    <w:rsid w:val="0047390B"/>
    <w:rsid w:val="00473A0B"/>
    <w:rsid w:val="00473AA1"/>
    <w:rsid w:val="00473BD1"/>
    <w:rsid w:val="00473DD9"/>
    <w:rsid w:val="00473EFB"/>
    <w:rsid w:val="004741CF"/>
    <w:rsid w:val="0047424D"/>
    <w:rsid w:val="004745BA"/>
    <w:rsid w:val="00474937"/>
    <w:rsid w:val="0047496E"/>
    <w:rsid w:val="00474D47"/>
    <w:rsid w:val="00474DA9"/>
    <w:rsid w:val="00474E3E"/>
    <w:rsid w:val="004752AC"/>
    <w:rsid w:val="0047530E"/>
    <w:rsid w:val="004753B9"/>
    <w:rsid w:val="00475ECE"/>
    <w:rsid w:val="00476157"/>
    <w:rsid w:val="00476204"/>
    <w:rsid w:val="00476642"/>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E7F"/>
    <w:rsid w:val="00480F43"/>
    <w:rsid w:val="00481199"/>
    <w:rsid w:val="0048133D"/>
    <w:rsid w:val="00481525"/>
    <w:rsid w:val="004815FD"/>
    <w:rsid w:val="00481652"/>
    <w:rsid w:val="0048168E"/>
    <w:rsid w:val="0048170F"/>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14"/>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CED"/>
    <w:rsid w:val="00490E7F"/>
    <w:rsid w:val="00490EB1"/>
    <w:rsid w:val="004910B0"/>
    <w:rsid w:val="004915D5"/>
    <w:rsid w:val="0049165A"/>
    <w:rsid w:val="004916D6"/>
    <w:rsid w:val="00491988"/>
    <w:rsid w:val="00491FD2"/>
    <w:rsid w:val="004920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14D"/>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CBE"/>
    <w:rsid w:val="00496F3E"/>
    <w:rsid w:val="00496F80"/>
    <w:rsid w:val="0049701C"/>
    <w:rsid w:val="0049732E"/>
    <w:rsid w:val="00497623"/>
    <w:rsid w:val="0049762F"/>
    <w:rsid w:val="0049790A"/>
    <w:rsid w:val="00497A6E"/>
    <w:rsid w:val="00497B82"/>
    <w:rsid w:val="00497B8B"/>
    <w:rsid w:val="00497F12"/>
    <w:rsid w:val="004A0561"/>
    <w:rsid w:val="004A0640"/>
    <w:rsid w:val="004A079E"/>
    <w:rsid w:val="004A08B8"/>
    <w:rsid w:val="004A0BAA"/>
    <w:rsid w:val="004A0C4D"/>
    <w:rsid w:val="004A0E84"/>
    <w:rsid w:val="004A0FD1"/>
    <w:rsid w:val="004A0FF1"/>
    <w:rsid w:val="004A1030"/>
    <w:rsid w:val="004A1033"/>
    <w:rsid w:val="004A10A6"/>
    <w:rsid w:val="004A110B"/>
    <w:rsid w:val="004A1151"/>
    <w:rsid w:val="004A15A3"/>
    <w:rsid w:val="004A17BB"/>
    <w:rsid w:val="004A1871"/>
    <w:rsid w:val="004A194A"/>
    <w:rsid w:val="004A1BEC"/>
    <w:rsid w:val="004A1D32"/>
    <w:rsid w:val="004A1E58"/>
    <w:rsid w:val="004A1EEF"/>
    <w:rsid w:val="004A2000"/>
    <w:rsid w:val="004A2193"/>
    <w:rsid w:val="004A264F"/>
    <w:rsid w:val="004A2833"/>
    <w:rsid w:val="004A294A"/>
    <w:rsid w:val="004A2BC3"/>
    <w:rsid w:val="004A2BE7"/>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8B0"/>
    <w:rsid w:val="004A59FA"/>
    <w:rsid w:val="004A5A66"/>
    <w:rsid w:val="004A5C83"/>
    <w:rsid w:val="004A6502"/>
    <w:rsid w:val="004A720E"/>
    <w:rsid w:val="004A7360"/>
    <w:rsid w:val="004A73B7"/>
    <w:rsid w:val="004A75DE"/>
    <w:rsid w:val="004A78C7"/>
    <w:rsid w:val="004A7D78"/>
    <w:rsid w:val="004A7F86"/>
    <w:rsid w:val="004B02D6"/>
    <w:rsid w:val="004B03C5"/>
    <w:rsid w:val="004B0642"/>
    <w:rsid w:val="004B0754"/>
    <w:rsid w:val="004B0894"/>
    <w:rsid w:val="004B09CD"/>
    <w:rsid w:val="004B09CE"/>
    <w:rsid w:val="004B0C46"/>
    <w:rsid w:val="004B0D2F"/>
    <w:rsid w:val="004B0D36"/>
    <w:rsid w:val="004B0F2A"/>
    <w:rsid w:val="004B1466"/>
    <w:rsid w:val="004B14D4"/>
    <w:rsid w:val="004B1837"/>
    <w:rsid w:val="004B184B"/>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C6"/>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73EE"/>
    <w:rsid w:val="004B74FF"/>
    <w:rsid w:val="004B773C"/>
    <w:rsid w:val="004B79BC"/>
    <w:rsid w:val="004B7CAD"/>
    <w:rsid w:val="004C022C"/>
    <w:rsid w:val="004C0309"/>
    <w:rsid w:val="004C070C"/>
    <w:rsid w:val="004C0C85"/>
    <w:rsid w:val="004C0D5E"/>
    <w:rsid w:val="004C0EDA"/>
    <w:rsid w:val="004C0EDB"/>
    <w:rsid w:val="004C1141"/>
    <w:rsid w:val="004C12BD"/>
    <w:rsid w:val="004C15E2"/>
    <w:rsid w:val="004C1648"/>
    <w:rsid w:val="004C1AED"/>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73"/>
    <w:rsid w:val="004C36B6"/>
    <w:rsid w:val="004C3747"/>
    <w:rsid w:val="004C3777"/>
    <w:rsid w:val="004C3852"/>
    <w:rsid w:val="004C3A4E"/>
    <w:rsid w:val="004C3AB8"/>
    <w:rsid w:val="004C3B3C"/>
    <w:rsid w:val="004C4591"/>
    <w:rsid w:val="004C49D4"/>
    <w:rsid w:val="004C4B60"/>
    <w:rsid w:val="004C4C96"/>
    <w:rsid w:val="004C4FCE"/>
    <w:rsid w:val="004C524D"/>
    <w:rsid w:val="004C5452"/>
    <w:rsid w:val="004C5484"/>
    <w:rsid w:val="004C56BD"/>
    <w:rsid w:val="004C5712"/>
    <w:rsid w:val="004C5AEF"/>
    <w:rsid w:val="004C5E81"/>
    <w:rsid w:val="004C5F07"/>
    <w:rsid w:val="004C5FB8"/>
    <w:rsid w:val="004C6022"/>
    <w:rsid w:val="004C6209"/>
    <w:rsid w:val="004C620A"/>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450"/>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C1F"/>
    <w:rsid w:val="004D5C66"/>
    <w:rsid w:val="004D5E1B"/>
    <w:rsid w:val="004D5F42"/>
    <w:rsid w:val="004D6092"/>
    <w:rsid w:val="004D63C8"/>
    <w:rsid w:val="004D646E"/>
    <w:rsid w:val="004D64B4"/>
    <w:rsid w:val="004D6759"/>
    <w:rsid w:val="004D6C08"/>
    <w:rsid w:val="004D6D0B"/>
    <w:rsid w:val="004D6FA4"/>
    <w:rsid w:val="004D7034"/>
    <w:rsid w:val="004D7680"/>
    <w:rsid w:val="004D773C"/>
    <w:rsid w:val="004D79B6"/>
    <w:rsid w:val="004D7B1C"/>
    <w:rsid w:val="004E0047"/>
    <w:rsid w:val="004E0138"/>
    <w:rsid w:val="004E01B7"/>
    <w:rsid w:val="004E0694"/>
    <w:rsid w:val="004E0C2A"/>
    <w:rsid w:val="004E0C94"/>
    <w:rsid w:val="004E0E01"/>
    <w:rsid w:val="004E10C1"/>
    <w:rsid w:val="004E1239"/>
    <w:rsid w:val="004E139E"/>
    <w:rsid w:val="004E147A"/>
    <w:rsid w:val="004E1679"/>
    <w:rsid w:val="004E173E"/>
    <w:rsid w:val="004E176F"/>
    <w:rsid w:val="004E1853"/>
    <w:rsid w:val="004E19A5"/>
    <w:rsid w:val="004E1B07"/>
    <w:rsid w:val="004E1B3B"/>
    <w:rsid w:val="004E1D9E"/>
    <w:rsid w:val="004E1EFF"/>
    <w:rsid w:val="004E1F8D"/>
    <w:rsid w:val="004E1FA7"/>
    <w:rsid w:val="004E207D"/>
    <w:rsid w:val="004E2564"/>
    <w:rsid w:val="004E2720"/>
    <w:rsid w:val="004E27A7"/>
    <w:rsid w:val="004E27AB"/>
    <w:rsid w:val="004E2D1A"/>
    <w:rsid w:val="004E2EB0"/>
    <w:rsid w:val="004E3415"/>
    <w:rsid w:val="004E3510"/>
    <w:rsid w:val="004E3532"/>
    <w:rsid w:val="004E3637"/>
    <w:rsid w:val="004E3751"/>
    <w:rsid w:val="004E38D3"/>
    <w:rsid w:val="004E391A"/>
    <w:rsid w:val="004E39DF"/>
    <w:rsid w:val="004E3B47"/>
    <w:rsid w:val="004E3C31"/>
    <w:rsid w:val="004E3DB0"/>
    <w:rsid w:val="004E421D"/>
    <w:rsid w:val="004E46EF"/>
    <w:rsid w:val="004E4973"/>
    <w:rsid w:val="004E4AE7"/>
    <w:rsid w:val="004E4B11"/>
    <w:rsid w:val="004E5302"/>
    <w:rsid w:val="004E532A"/>
    <w:rsid w:val="004E55A7"/>
    <w:rsid w:val="004E5752"/>
    <w:rsid w:val="004E579D"/>
    <w:rsid w:val="004E5CFF"/>
    <w:rsid w:val="004E5D5D"/>
    <w:rsid w:val="004E60F3"/>
    <w:rsid w:val="004E616F"/>
    <w:rsid w:val="004E61B2"/>
    <w:rsid w:val="004E6204"/>
    <w:rsid w:val="004E6210"/>
    <w:rsid w:val="004E6281"/>
    <w:rsid w:val="004E662C"/>
    <w:rsid w:val="004E66AA"/>
    <w:rsid w:val="004E6744"/>
    <w:rsid w:val="004E6B92"/>
    <w:rsid w:val="004E6E9C"/>
    <w:rsid w:val="004E6ED2"/>
    <w:rsid w:val="004E7011"/>
    <w:rsid w:val="004E718A"/>
    <w:rsid w:val="004E71CC"/>
    <w:rsid w:val="004E72D1"/>
    <w:rsid w:val="004E75E3"/>
    <w:rsid w:val="004E769B"/>
    <w:rsid w:val="004E7AE0"/>
    <w:rsid w:val="004E7C6A"/>
    <w:rsid w:val="004F0003"/>
    <w:rsid w:val="004F0929"/>
    <w:rsid w:val="004F0B9E"/>
    <w:rsid w:val="004F0DB4"/>
    <w:rsid w:val="004F0FFB"/>
    <w:rsid w:val="004F15A5"/>
    <w:rsid w:val="004F1738"/>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5F1D"/>
    <w:rsid w:val="004F6598"/>
    <w:rsid w:val="004F6775"/>
    <w:rsid w:val="004F6A7B"/>
    <w:rsid w:val="004F6D4A"/>
    <w:rsid w:val="004F6D8D"/>
    <w:rsid w:val="004F6F20"/>
    <w:rsid w:val="004F728F"/>
    <w:rsid w:val="004F72DB"/>
    <w:rsid w:val="004F759F"/>
    <w:rsid w:val="004F77A3"/>
    <w:rsid w:val="004F7802"/>
    <w:rsid w:val="004F7AB5"/>
    <w:rsid w:val="004F7E35"/>
    <w:rsid w:val="004F7EB0"/>
    <w:rsid w:val="004F7EBB"/>
    <w:rsid w:val="004F7F24"/>
    <w:rsid w:val="0050006C"/>
    <w:rsid w:val="00500178"/>
    <w:rsid w:val="00500437"/>
    <w:rsid w:val="00500581"/>
    <w:rsid w:val="00500601"/>
    <w:rsid w:val="005007C9"/>
    <w:rsid w:val="00500846"/>
    <w:rsid w:val="005008D6"/>
    <w:rsid w:val="00500B80"/>
    <w:rsid w:val="00500B92"/>
    <w:rsid w:val="00500DB6"/>
    <w:rsid w:val="00500DBC"/>
    <w:rsid w:val="0050137E"/>
    <w:rsid w:val="00501558"/>
    <w:rsid w:val="005017C1"/>
    <w:rsid w:val="005017D0"/>
    <w:rsid w:val="00501988"/>
    <w:rsid w:val="005019ED"/>
    <w:rsid w:val="00501A55"/>
    <w:rsid w:val="00501A7E"/>
    <w:rsid w:val="0050229C"/>
    <w:rsid w:val="005023A0"/>
    <w:rsid w:val="00502694"/>
    <w:rsid w:val="00502884"/>
    <w:rsid w:val="00502BA9"/>
    <w:rsid w:val="00502C83"/>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5F"/>
    <w:rsid w:val="0050556B"/>
    <w:rsid w:val="00505640"/>
    <w:rsid w:val="00505C86"/>
    <w:rsid w:val="00505CF0"/>
    <w:rsid w:val="00505E9B"/>
    <w:rsid w:val="005060D1"/>
    <w:rsid w:val="005061CD"/>
    <w:rsid w:val="00506ADE"/>
    <w:rsid w:val="00506B0E"/>
    <w:rsid w:val="00506C99"/>
    <w:rsid w:val="005071D6"/>
    <w:rsid w:val="005074A3"/>
    <w:rsid w:val="00507641"/>
    <w:rsid w:val="0050767B"/>
    <w:rsid w:val="00507760"/>
    <w:rsid w:val="00507F6F"/>
    <w:rsid w:val="005100DC"/>
    <w:rsid w:val="0051017D"/>
    <w:rsid w:val="005107E0"/>
    <w:rsid w:val="00510876"/>
    <w:rsid w:val="005108C1"/>
    <w:rsid w:val="005108D8"/>
    <w:rsid w:val="00510AF9"/>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0"/>
    <w:rsid w:val="00514AED"/>
    <w:rsid w:val="00514E36"/>
    <w:rsid w:val="00515045"/>
    <w:rsid w:val="005156D2"/>
    <w:rsid w:val="00515B49"/>
    <w:rsid w:val="005163BD"/>
    <w:rsid w:val="00516604"/>
    <w:rsid w:val="0051666F"/>
    <w:rsid w:val="0051672E"/>
    <w:rsid w:val="00516C57"/>
    <w:rsid w:val="00516DC2"/>
    <w:rsid w:val="00516E83"/>
    <w:rsid w:val="00516FD9"/>
    <w:rsid w:val="00517508"/>
    <w:rsid w:val="00517DDC"/>
    <w:rsid w:val="00517F97"/>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3BEE"/>
    <w:rsid w:val="0052452F"/>
    <w:rsid w:val="0052455B"/>
    <w:rsid w:val="005246DF"/>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9BA"/>
    <w:rsid w:val="00527A98"/>
    <w:rsid w:val="00527AE8"/>
    <w:rsid w:val="00530451"/>
    <w:rsid w:val="005304E8"/>
    <w:rsid w:val="00530668"/>
    <w:rsid w:val="00530691"/>
    <w:rsid w:val="00530844"/>
    <w:rsid w:val="00530945"/>
    <w:rsid w:val="00530A4E"/>
    <w:rsid w:val="00530B48"/>
    <w:rsid w:val="00530B8F"/>
    <w:rsid w:val="00530DEC"/>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F03"/>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8D5"/>
    <w:rsid w:val="005358E4"/>
    <w:rsid w:val="00535B6E"/>
    <w:rsid w:val="0053635C"/>
    <w:rsid w:val="0053643E"/>
    <w:rsid w:val="005364E8"/>
    <w:rsid w:val="0053651E"/>
    <w:rsid w:val="0053667A"/>
    <w:rsid w:val="00536835"/>
    <w:rsid w:val="00536AB6"/>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060"/>
    <w:rsid w:val="005420F3"/>
    <w:rsid w:val="0054235D"/>
    <w:rsid w:val="0054253B"/>
    <w:rsid w:val="00542889"/>
    <w:rsid w:val="00542F1E"/>
    <w:rsid w:val="00542F8B"/>
    <w:rsid w:val="005432D3"/>
    <w:rsid w:val="00543462"/>
    <w:rsid w:val="005435F1"/>
    <w:rsid w:val="0054382D"/>
    <w:rsid w:val="00544236"/>
    <w:rsid w:val="005443C5"/>
    <w:rsid w:val="00544899"/>
    <w:rsid w:val="00544A59"/>
    <w:rsid w:val="00544B17"/>
    <w:rsid w:val="00544BD0"/>
    <w:rsid w:val="00544BF4"/>
    <w:rsid w:val="00544CCC"/>
    <w:rsid w:val="00544F41"/>
    <w:rsid w:val="0054517B"/>
    <w:rsid w:val="005452A2"/>
    <w:rsid w:val="00545402"/>
    <w:rsid w:val="005457B3"/>
    <w:rsid w:val="00545C18"/>
    <w:rsid w:val="00545F5A"/>
    <w:rsid w:val="00545FDB"/>
    <w:rsid w:val="00545FE7"/>
    <w:rsid w:val="005460C3"/>
    <w:rsid w:val="005461BB"/>
    <w:rsid w:val="005461F8"/>
    <w:rsid w:val="0054627D"/>
    <w:rsid w:val="005464A7"/>
    <w:rsid w:val="00546822"/>
    <w:rsid w:val="0054696A"/>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6244"/>
    <w:rsid w:val="00556570"/>
    <w:rsid w:val="005567DF"/>
    <w:rsid w:val="0055681D"/>
    <w:rsid w:val="00556BCE"/>
    <w:rsid w:val="00556BF7"/>
    <w:rsid w:val="00556CD4"/>
    <w:rsid w:val="00556F08"/>
    <w:rsid w:val="005570EA"/>
    <w:rsid w:val="00557222"/>
    <w:rsid w:val="0055744C"/>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C2F"/>
    <w:rsid w:val="00562EEE"/>
    <w:rsid w:val="00562F78"/>
    <w:rsid w:val="005630CC"/>
    <w:rsid w:val="0056319F"/>
    <w:rsid w:val="0056325D"/>
    <w:rsid w:val="005632E6"/>
    <w:rsid w:val="005632F6"/>
    <w:rsid w:val="00563443"/>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51B7"/>
    <w:rsid w:val="005651C9"/>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DB"/>
    <w:rsid w:val="00573075"/>
    <w:rsid w:val="00573395"/>
    <w:rsid w:val="00573561"/>
    <w:rsid w:val="005738E2"/>
    <w:rsid w:val="005739E3"/>
    <w:rsid w:val="00573A12"/>
    <w:rsid w:val="00573F9E"/>
    <w:rsid w:val="00574321"/>
    <w:rsid w:val="0057446A"/>
    <w:rsid w:val="005744C5"/>
    <w:rsid w:val="00574924"/>
    <w:rsid w:val="00574BD4"/>
    <w:rsid w:val="00574C36"/>
    <w:rsid w:val="00575177"/>
    <w:rsid w:val="0057525B"/>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35"/>
    <w:rsid w:val="00577C8F"/>
    <w:rsid w:val="00577F94"/>
    <w:rsid w:val="00580166"/>
    <w:rsid w:val="0058043A"/>
    <w:rsid w:val="00580681"/>
    <w:rsid w:val="005808F6"/>
    <w:rsid w:val="00580A69"/>
    <w:rsid w:val="00580C49"/>
    <w:rsid w:val="00580E8B"/>
    <w:rsid w:val="00581493"/>
    <w:rsid w:val="005814A6"/>
    <w:rsid w:val="00581830"/>
    <w:rsid w:val="00581AAB"/>
    <w:rsid w:val="00581EBB"/>
    <w:rsid w:val="00581ED4"/>
    <w:rsid w:val="005821FC"/>
    <w:rsid w:val="00582637"/>
    <w:rsid w:val="005826FD"/>
    <w:rsid w:val="005828C2"/>
    <w:rsid w:val="00582A3B"/>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98C"/>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34FA"/>
    <w:rsid w:val="00593694"/>
    <w:rsid w:val="00593D64"/>
    <w:rsid w:val="00593EF2"/>
    <w:rsid w:val="00593FF1"/>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022"/>
    <w:rsid w:val="005A006F"/>
    <w:rsid w:val="005A0297"/>
    <w:rsid w:val="005A06D6"/>
    <w:rsid w:val="005A09CA"/>
    <w:rsid w:val="005A0AA2"/>
    <w:rsid w:val="005A0C6B"/>
    <w:rsid w:val="005A0DFB"/>
    <w:rsid w:val="005A0F96"/>
    <w:rsid w:val="005A1079"/>
    <w:rsid w:val="005A10C9"/>
    <w:rsid w:val="005A1236"/>
    <w:rsid w:val="005A141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11"/>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19A"/>
    <w:rsid w:val="005A638B"/>
    <w:rsid w:val="005A64FD"/>
    <w:rsid w:val="005A6571"/>
    <w:rsid w:val="005A6A5C"/>
    <w:rsid w:val="005A6ADD"/>
    <w:rsid w:val="005A6CCB"/>
    <w:rsid w:val="005A7143"/>
    <w:rsid w:val="005A720D"/>
    <w:rsid w:val="005A73BE"/>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F75"/>
    <w:rsid w:val="005C1227"/>
    <w:rsid w:val="005C14BA"/>
    <w:rsid w:val="005C18B2"/>
    <w:rsid w:val="005C1918"/>
    <w:rsid w:val="005C1AAD"/>
    <w:rsid w:val="005C1AC7"/>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30DC"/>
    <w:rsid w:val="005C3110"/>
    <w:rsid w:val="005C3177"/>
    <w:rsid w:val="005C333C"/>
    <w:rsid w:val="005C33F4"/>
    <w:rsid w:val="005C3443"/>
    <w:rsid w:val="005C3663"/>
    <w:rsid w:val="005C3815"/>
    <w:rsid w:val="005C39D3"/>
    <w:rsid w:val="005C4189"/>
    <w:rsid w:val="005C43A2"/>
    <w:rsid w:val="005C463D"/>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891"/>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0FB1"/>
    <w:rsid w:val="005D1127"/>
    <w:rsid w:val="005D156A"/>
    <w:rsid w:val="005D17B6"/>
    <w:rsid w:val="005D17E5"/>
    <w:rsid w:val="005D17EF"/>
    <w:rsid w:val="005D18F5"/>
    <w:rsid w:val="005D1C63"/>
    <w:rsid w:val="005D1D0C"/>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704"/>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ED"/>
    <w:rsid w:val="005E0C0C"/>
    <w:rsid w:val="005E0E56"/>
    <w:rsid w:val="005E135B"/>
    <w:rsid w:val="005E1485"/>
    <w:rsid w:val="005E1877"/>
    <w:rsid w:val="005E196D"/>
    <w:rsid w:val="005E1AF7"/>
    <w:rsid w:val="005E1BD4"/>
    <w:rsid w:val="005E1C90"/>
    <w:rsid w:val="005E1D07"/>
    <w:rsid w:val="005E1E71"/>
    <w:rsid w:val="005E204A"/>
    <w:rsid w:val="005E25BD"/>
    <w:rsid w:val="005E26BB"/>
    <w:rsid w:val="005E2C63"/>
    <w:rsid w:val="005E304F"/>
    <w:rsid w:val="005E31D0"/>
    <w:rsid w:val="005E374B"/>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0C"/>
    <w:rsid w:val="005E6161"/>
    <w:rsid w:val="005E6376"/>
    <w:rsid w:val="005E6544"/>
    <w:rsid w:val="005E655D"/>
    <w:rsid w:val="005E6625"/>
    <w:rsid w:val="005E6886"/>
    <w:rsid w:val="005E6899"/>
    <w:rsid w:val="005E6A84"/>
    <w:rsid w:val="005E7022"/>
    <w:rsid w:val="005E7307"/>
    <w:rsid w:val="005E746A"/>
    <w:rsid w:val="005E74E8"/>
    <w:rsid w:val="005E7636"/>
    <w:rsid w:val="005E79E2"/>
    <w:rsid w:val="005E7A7A"/>
    <w:rsid w:val="005E7ACE"/>
    <w:rsid w:val="005E7B23"/>
    <w:rsid w:val="005F0072"/>
    <w:rsid w:val="005F02CD"/>
    <w:rsid w:val="005F034E"/>
    <w:rsid w:val="005F03DA"/>
    <w:rsid w:val="005F0F7B"/>
    <w:rsid w:val="005F10C0"/>
    <w:rsid w:val="005F11AF"/>
    <w:rsid w:val="005F1238"/>
    <w:rsid w:val="005F125E"/>
    <w:rsid w:val="005F12FE"/>
    <w:rsid w:val="005F14BA"/>
    <w:rsid w:val="005F1CD9"/>
    <w:rsid w:val="005F1CF9"/>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7E9"/>
    <w:rsid w:val="005F486A"/>
    <w:rsid w:val="005F486D"/>
    <w:rsid w:val="005F48D2"/>
    <w:rsid w:val="005F49AB"/>
    <w:rsid w:val="005F49FF"/>
    <w:rsid w:val="005F4A2F"/>
    <w:rsid w:val="005F4A57"/>
    <w:rsid w:val="005F4D78"/>
    <w:rsid w:val="005F4ECF"/>
    <w:rsid w:val="005F56DC"/>
    <w:rsid w:val="005F5742"/>
    <w:rsid w:val="005F576B"/>
    <w:rsid w:val="005F59C4"/>
    <w:rsid w:val="005F5DC1"/>
    <w:rsid w:val="005F6142"/>
    <w:rsid w:val="005F62AC"/>
    <w:rsid w:val="005F65F0"/>
    <w:rsid w:val="005F6A91"/>
    <w:rsid w:val="005F6B8C"/>
    <w:rsid w:val="005F6E71"/>
    <w:rsid w:val="005F6F49"/>
    <w:rsid w:val="005F7152"/>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475"/>
    <w:rsid w:val="00607517"/>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958"/>
    <w:rsid w:val="006129CC"/>
    <w:rsid w:val="00612A39"/>
    <w:rsid w:val="00612DC5"/>
    <w:rsid w:val="006130AD"/>
    <w:rsid w:val="006130C0"/>
    <w:rsid w:val="00613147"/>
    <w:rsid w:val="00613364"/>
    <w:rsid w:val="00613425"/>
    <w:rsid w:val="006135A0"/>
    <w:rsid w:val="006138C9"/>
    <w:rsid w:val="00613A36"/>
    <w:rsid w:val="00613ABF"/>
    <w:rsid w:val="00614113"/>
    <w:rsid w:val="0061421B"/>
    <w:rsid w:val="00614487"/>
    <w:rsid w:val="00614B53"/>
    <w:rsid w:val="00614C50"/>
    <w:rsid w:val="00614CD1"/>
    <w:rsid w:val="00614FA4"/>
    <w:rsid w:val="006155D2"/>
    <w:rsid w:val="00615906"/>
    <w:rsid w:val="0061598F"/>
    <w:rsid w:val="00615ACE"/>
    <w:rsid w:val="00615F35"/>
    <w:rsid w:val="00615F51"/>
    <w:rsid w:val="0061617A"/>
    <w:rsid w:val="006167B9"/>
    <w:rsid w:val="00616ADF"/>
    <w:rsid w:val="00616CD7"/>
    <w:rsid w:val="0061712C"/>
    <w:rsid w:val="00617212"/>
    <w:rsid w:val="006175EE"/>
    <w:rsid w:val="00617674"/>
    <w:rsid w:val="0061791A"/>
    <w:rsid w:val="00617C33"/>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9AB"/>
    <w:rsid w:val="006249F9"/>
    <w:rsid w:val="00624E6A"/>
    <w:rsid w:val="00624FDE"/>
    <w:rsid w:val="00625362"/>
    <w:rsid w:val="0062548C"/>
    <w:rsid w:val="00625528"/>
    <w:rsid w:val="006256A1"/>
    <w:rsid w:val="00625870"/>
    <w:rsid w:val="006259F4"/>
    <w:rsid w:val="00625A16"/>
    <w:rsid w:val="00625EF9"/>
    <w:rsid w:val="0062606D"/>
    <w:rsid w:val="00626698"/>
    <w:rsid w:val="0062671D"/>
    <w:rsid w:val="006267EB"/>
    <w:rsid w:val="0062685D"/>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AFE"/>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482"/>
    <w:rsid w:val="00633B5A"/>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13F"/>
    <w:rsid w:val="00636385"/>
    <w:rsid w:val="00636561"/>
    <w:rsid w:val="00636B21"/>
    <w:rsid w:val="00636D6C"/>
    <w:rsid w:val="00637369"/>
    <w:rsid w:val="006375D5"/>
    <w:rsid w:val="006376DF"/>
    <w:rsid w:val="0064027B"/>
    <w:rsid w:val="00640423"/>
    <w:rsid w:val="00640639"/>
    <w:rsid w:val="0064081F"/>
    <w:rsid w:val="00640888"/>
    <w:rsid w:val="00640A55"/>
    <w:rsid w:val="00640B09"/>
    <w:rsid w:val="00640D7A"/>
    <w:rsid w:val="0064102E"/>
    <w:rsid w:val="006411A1"/>
    <w:rsid w:val="006414D9"/>
    <w:rsid w:val="006414EB"/>
    <w:rsid w:val="006419AA"/>
    <w:rsid w:val="00641BC6"/>
    <w:rsid w:val="00641C1D"/>
    <w:rsid w:val="00641CC5"/>
    <w:rsid w:val="00641CFB"/>
    <w:rsid w:val="00641E8A"/>
    <w:rsid w:val="00641F0D"/>
    <w:rsid w:val="0064245B"/>
    <w:rsid w:val="00642745"/>
    <w:rsid w:val="0064286C"/>
    <w:rsid w:val="006428EE"/>
    <w:rsid w:val="00642BCE"/>
    <w:rsid w:val="00642E85"/>
    <w:rsid w:val="006430ED"/>
    <w:rsid w:val="0064321E"/>
    <w:rsid w:val="006435FD"/>
    <w:rsid w:val="00643AF2"/>
    <w:rsid w:val="00643C1A"/>
    <w:rsid w:val="00643FE0"/>
    <w:rsid w:val="0064404E"/>
    <w:rsid w:val="006440B5"/>
    <w:rsid w:val="0064463A"/>
    <w:rsid w:val="00644894"/>
    <w:rsid w:val="006449E9"/>
    <w:rsid w:val="006456BC"/>
    <w:rsid w:val="006456CE"/>
    <w:rsid w:val="00645911"/>
    <w:rsid w:val="00645933"/>
    <w:rsid w:val="00645AC4"/>
    <w:rsid w:val="00645ACF"/>
    <w:rsid w:val="00645B7D"/>
    <w:rsid w:val="00645BC0"/>
    <w:rsid w:val="00645C25"/>
    <w:rsid w:val="006462B5"/>
    <w:rsid w:val="006462DE"/>
    <w:rsid w:val="00646693"/>
    <w:rsid w:val="00646728"/>
    <w:rsid w:val="006467F7"/>
    <w:rsid w:val="00646864"/>
    <w:rsid w:val="00646912"/>
    <w:rsid w:val="00646B39"/>
    <w:rsid w:val="00646C82"/>
    <w:rsid w:val="00646DAD"/>
    <w:rsid w:val="00646E31"/>
    <w:rsid w:val="00647148"/>
    <w:rsid w:val="006474FF"/>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76F"/>
    <w:rsid w:val="00653814"/>
    <w:rsid w:val="00653949"/>
    <w:rsid w:val="006539AD"/>
    <w:rsid w:val="00653A8A"/>
    <w:rsid w:val="006542DE"/>
    <w:rsid w:val="00654305"/>
    <w:rsid w:val="00654379"/>
    <w:rsid w:val="00654B12"/>
    <w:rsid w:val="00655156"/>
    <w:rsid w:val="00655729"/>
    <w:rsid w:val="00655D13"/>
    <w:rsid w:val="00655D1E"/>
    <w:rsid w:val="006560F5"/>
    <w:rsid w:val="0065646D"/>
    <w:rsid w:val="00656783"/>
    <w:rsid w:val="00656A49"/>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38"/>
    <w:rsid w:val="00657E4A"/>
    <w:rsid w:val="00660081"/>
    <w:rsid w:val="00660464"/>
    <w:rsid w:val="00660886"/>
    <w:rsid w:val="00660C15"/>
    <w:rsid w:val="00660F1E"/>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9D7"/>
    <w:rsid w:val="00663DCB"/>
    <w:rsid w:val="006640AD"/>
    <w:rsid w:val="00664262"/>
    <w:rsid w:val="006642A6"/>
    <w:rsid w:val="00664537"/>
    <w:rsid w:val="0066486A"/>
    <w:rsid w:val="006648A2"/>
    <w:rsid w:val="00664A43"/>
    <w:rsid w:val="00664AA6"/>
    <w:rsid w:val="00664B6C"/>
    <w:rsid w:val="00664EBB"/>
    <w:rsid w:val="006650AF"/>
    <w:rsid w:val="006651AA"/>
    <w:rsid w:val="006656F0"/>
    <w:rsid w:val="00665896"/>
    <w:rsid w:val="00665A62"/>
    <w:rsid w:val="00665BAA"/>
    <w:rsid w:val="00665E0D"/>
    <w:rsid w:val="00666552"/>
    <w:rsid w:val="006667A5"/>
    <w:rsid w:val="006669DE"/>
    <w:rsid w:val="00666A14"/>
    <w:rsid w:val="00666C10"/>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CA"/>
    <w:rsid w:val="00670753"/>
    <w:rsid w:val="00670BA1"/>
    <w:rsid w:val="00670F28"/>
    <w:rsid w:val="006712F4"/>
    <w:rsid w:val="0067132C"/>
    <w:rsid w:val="006713C7"/>
    <w:rsid w:val="00671472"/>
    <w:rsid w:val="0067148D"/>
    <w:rsid w:val="0067149E"/>
    <w:rsid w:val="00671678"/>
    <w:rsid w:val="00671B32"/>
    <w:rsid w:val="00671B9B"/>
    <w:rsid w:val="00671C04"/>
    <w:rsid w:val="00671FC2"/>
    <w:rsid w:val="0067260C"/>
    <w:rsid w:val="00672A4E"/>
    <w:rsid w:val="00672A6E"/>
    <w:rsid w:val="00672ACA"/>
    <w:rsid w:val="00673473"/>
    <w:rsid w:val="00673726"/>
    <w:rsid w:val="00673CBF"/>
    <w:rsid w:val="00673E0F"/>
    <w:rsid w:val="00673E31"/>
    <w:rsid w:val="00673FD0"/>
    <w:rsid w:val="00674113"/>
    <w:rsid w:val="006744C3"/>
    <w:rsid w:val="006746E6"/>
    <w:rsid w:val="006747C5"/>
    <w:rsid w:val="00674A3E"/>
    <w:rsid w:val="00674BD8"/>
    <w:rsid w:val="00674BFB"/>
    <w:rsid w:val="00674D26"/>
    <w:rsid w:val="00674ECC"/>
    <w:rsid w:val="0067524F"/>
    <w:rsid w:val="006754CD"/>
    <w:rsid w:val="006755FE"/>
    <w:rsid w:val="00675872"/>
    <w:rsid w:val="00675B64"/>
    <w:rsid w:val="00675BAB"/>
    <w:rsid w:val="00675BE7"/>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62A"/>
    <w:rsid w:val="006876DD"/>
    <w:rsid w:val="00687878"/>
    <w:rsid w:val="00687B92"/>
    <w:rsid w:val="00687C58"/>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70CE"/>
    <w:rsid w:val="0069713C"/>
    <w:rsid w:val="0069733A"/>
    <w:rsid w:val="00697664"/>
    <w:rsid w:val="006977C7"/>
    <w:rsid w:val="00697DCB"/>
    <w:rsid w:val="00697F11"/>
    <w:rsid w:val="00697F53"/>
    <w:rsid w:val="006A07B8"/>
    <w:rsid w:val="006A0A26"/>
    <w:rsid w:val="006A0D83"/>
    <w:rsid w:val="006A103C"/>
    <w:rsid w:val="006A11CE"/>
    <w:rsid w:val="006A126F"/>
    <w:rsid w:val="006A1380"/>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C46"/>
    <w:rsid w:val="006A3C8C"/>
    <w:rsid w:val="006A3D56"/>
    <w:rsid w:val="006A3DBB"/>
    <w:rsid w:val="006A3E06"/>
    <w:rsid w:val="006A40C2"/>
    <w:rsid w:val="006A4143"/>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21"/>
    <w:rsid w:val="006B0648"/>
    <w:rsid w:val="006B0650"/>
    <w:rsid w:val="006B075F"/>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6D19"/>
    <w:rsid w:val="006B73A5"/>
    <w:rsid w:val="006B73F2"/>
    <w:rsid w:val="006B7489"/>
    <w:rsid w:val="006B7A88"/>
    <w:rsid w:val="006B7B1C"/>
    <w:rsid w:val="006B7B6C"/>
    <w:rsid w:val="006B7DFE"/>
    <w:rsid w:val="006C0086"/>
    <w:rsid w:val="006C01AB"/>
    <w:rsid w:val="006C01E8"/>
    <w:rsid w:val="006C0392"/>
    <w:rsid w:val="006C0510"/>
    <w:rsid w:val="006C05C6"/>
    <w:rsid w:val="006C061A"/>
    <w:rsid w:val="006C06BE"/>
    <w:rsid w:val="006C0871"/>
    <w:rsid w:val="006C0887"/>
    <w:rsid w:val="006C0B40"/>
    <w:rsid w:val="006C1095"/>
    <w:rsid w:val="006C1097"/>
    <w:rsid w:val="006C1546"/>
    <w:rsid w:val="006C1620"/>
    <w:rsid w:val="006C16F9"/>
    <w:rsid w:val="006C18A3"/>
    <w:rsid w:val="006C1B68"/>
    <w:rsid w:val="006C1B6F"/>
    <w:rsid w:val="006C1DE5"/>
    <w:rsid w:val="006C210D"/>
    <w:rsid w:val="006C22EA"/>
    <w:rsid w:val="006C2590"/>
    <w:rsid w:val="006C25C7"/>
    <w:rsid w:val="006C2637"/>
    <w:rsid w:val="006C2B43"/>
    <w:rsid w:val="006C2C50"/>
    <w:rsid w:val="006C3112"/>
    <w:rsid w:val="006C313E"/>
    <w:rsid w:val="006C3281"/>
    <w:rsid w:val="006C37CF"/>
    <w:rsid w:val="006C398F"/>
    <w:rsid w:val="006C3992"/>
    <w:rsid w:val="006C3A0F"/>
    <w:rsid w:val="006C3B63"/>
    <w:rsid w:val="006C3B80"/>
    <w:rsid w:val="006C3D8B"/>
    <w:rsid w:val="006C3EA7"/>
    <w:rsid w:val="006C4C43"/>
    <w:rsid w:val="006C4D5C"/>
    <w:rsid w:val="006C5056"/>
    <w:rsid w:val="006C512C"/>
    <w:rsid w:val="006C51C3"/>
    <w:rsid w:val="006C5362"/>
    <w:rsid w:val="006C5659"/>
    <w:rsid w:val="006C5692"/>
    <w:rsid w:val="006C5A0E"/>
    <w:rsid w:val="006C5A8A"/>
    <w:rsid w:val="006C5FA1"/>
    <w:rsid w:val="006C5FC0"/>
    <w:rsid w:val="006C648D"/>
    <w:rsid w:val="006C656E"/>
    <w:rsid w:val="006C667E"/>
    <w:rsid w:val="006C67A0"/>
    <w:rsid w:val="006C69F4"/>
    <w:rsid w:val="006C6D4A"/>
    <w:rsid w:val="006C6D6A"/>
    <w:rsid w:val="006C6D7C"/>
    <w:rsid w:val="006C6F30"/>
    <w:rsid w:val="006C6FE3"/>
    <w:rsid w:val="006C768B"/>
    <w:rsid w:val="006C76CB"/>
    <w:rsid w:val="006C76FA"/>
    <w:rsid w:val="006C79C4"/>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44"/>
    <w:rsid w:val="006D24AB"/>
    <w:rsid w:val="006D2715"/>
    <w:rsid w:val="006D2C35"/>
    <w:rsid w:val="006D2EEF"/>
    <w:rsid w:val="006D2EF6"/>
    <w:rsid w:val="006D2F44"/>
    <w:rsid w:val="006D329D"/>
    <w:rsid w:val="006D34CD"/>
    <w:rsid w:val="006D379B"/>
    <w:rsid w:val="006D3952"/>
    <w:rsid w:val="006D3D69"/>
    <w:rsid w:val="006D3E76"/>
    <w:rsid w:val="006D3EDB"/>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437"/>
    <w:rsid w:val="006E18AE"/>
    <w:rsid w:val="006E1AC7"/>
    <w:rsid w:val="006E1D7B"/>
    <w:rsid w:val="006E1E03"/>
    <w:rsid w:val="006E2082"/>
    <w:rsid w:val="006E2256"/>
    <w:rsid w:val="006E2528"/>
    <w:rsid w:val="006E25B4"/>
    <w:rsid w:val="006E2623"/>
    <w:rsid w:val="006E2753"/>
    <w:rsid w:val="006E27E6"/>
    <w:rsid w:val="006E28B9"/>
    <w:rsid w:val="006E2ECC"/>
    <w:rsid w:val="006E2FB0"/>
    <w:rsid w:val="006E2FBB"/>
    <w:rsid w:val="006E3051"/>
    <w:rsid w:val="006E3283"/>
    <w:rsid w:val="006E356A"/>
    <w:rsid w:val="006E3735"/>
    <w:rsid w:val="006E39B6"/>
    <w:rsid w:val="006E3B8C"/>
    <w:rsid w:val="006E3D56"/>
    <w:rsid w:val="006E3DCE"/>
    <w:rsid w:val="006E3E8B"/>
    <w:rsid w:val="006E3E8F"/>
    <w:rsid w:val="006E3FC2"/>
    <w:rsid w:val="006E4098"/>
    <w:rsid w:val="006E421E"/>
    <w:rsid w:val="006E428E"/>
    <w:rsid w:val="006E4880"/>
    <w:rsid w:val="006E4CC8"/>
    <w:rsid w:val="006E4F7F"/>
    <w:rsid w:val="006E50D9"/>
    <w:rsid w:val="006E5296"/>
    <w:rsid w:val="006E5401"/>
    <w:rsid w:val="006E5428"/>
    <w:rsid w:val="006E5970"/>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E7DC7"/>
    <w:rsid w:val="006E7F65"/>
    <w:rsid w:val="006F0290"/>
    <w:rsid w:val="006F054F"/>
    <w:rsid w:val="006F0950"/>
    <w:rsid w:val="006F099B"/>
    <w:rsid w:val="006F0AF9"/>
    <w:rsid w:val="006F0C28"/>
    <w:rsid w:val="006F0CFD"/>
    <w:rsid w:val="006F0DD9"/>
    <w:rsid w:val="006F0F39"/>
    <w:rsid w:val="006F0FBD"/>
    <w:rsid w:val="006F10AE"/>
    <w:rsid w:val="006F1247"/>
    <w:rsid w:val="006F136B"/>
    <w:rsid w:val="006F15CB"/>
    <w:rsid w:val="006F1870"/>
    <w:rsid w:val="006F19D7"/>
    <w:rsid w:val="006F19EE"/>
    <w:rsid w:val="006F1D44"/>
    <w:rsid w:val="006F1D86"/>
    <w:rsid w:val="006F1FBF"/>
    <w:rsid w:val="006F204B"/>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4F80"/>
    <w:rsid w:val="006F5118"/>
    <w:rsid w:val="006F5307"/>
    <w:rsid w:val="006F53B8"/>
    <w:rsid w:val="006F5621"/>
    <w:rsid w:val="006F57FD"/>
    <w:rsid w:val="006F593A"/>
    <w:rsid w:val="006F595F"/>
    <w:rsid w:val="006F598E"/>
    <w:rsid w:val="006F5A2B"/>
    <w:rsid w:val="006F5D39"/>
    <w:rsid w:val="006F5DED"/>
    <w:rsid w:val="006F5FCF"/>
    <w:rsid w:val="006F6355"/>
    <w:rsid w:val="006F63CE"/>
    <w:rsid w:val="006F6853"/>
    <w:rsid w:val="006F7348"/>
    <w:rsid w:val="006F73C1"/>
    <w:rsid w:val="006F7C84"/>
    <w:rsid w:val="006F7CBF"/>
    <w:rsid w:val="006F7DE6"/>
    <w:rsid w:val="006F7F66"/>
    <w:rsid w:val="00700048"/>
    <w:rsid w:val="007000CC"/>
    <w:rsid w:val="007005FD"/>
    <w:rsid w:val="007008FC"/>
    <w:rsid w:val="007009C5"/>
    <w:rsid w:val="00700C21"/>
    <w:rsid w:val="00700C70"/>
    <w:rsid w:val="00700E6A"/>
    <w:rsid w:val="00700E9F"/>
    <w:rsid w:val="00700F23"/>
    <w:rsid w:val="00700F32"/>
    <w:rsid w:val="00700FF6"/>
    <w:rsid w:val="00701041"/>
    <w:rsid w:val="00701067"/>
    <w:rsid w:val="007014DF"/>
    <w:rsid w:val="007016FD"/>
    <w:rsid w:val="00701B91"/>
    <w:rsid w:val="00701E5A"/>
    <w:rsid w:val="00701E6C"/>
    <w:rsid w:val="00702182"/>
    <w:rsid w:val="0070218F"/>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1B3"/>
    <w:rsid w:val="00710284"/>
    <w:rsid w:val="0071062D"/>
    <w:rsid w:val="00710938"/>
    <w:rsid w:val="00710BD6"/>
    <w:rsid w:val="00710E4C"/>
    <w:rsid w:val="00710EEB"/>
    <w:rsid w:val="007114C3"/>
    <w:rsid w:val="00711528"/>
    <w:rsid w:val="0071160B"/>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C64"/>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B52"/>
    <w:rsid w:val="00717D44"/>
    <w:rsid w:val="00717F10"/>
    <w:rsid w:val="0072018C"/>
    <w:rsid w:val="007202ED"/>
    <w:rsid w:val="0072084C"/>
    <w:rsid w:val="00720954"/>
    <w:rsid w:val="00720BE8"/>
    <w:rsid w:val="00720F19"/>
    <w:rsid w:val="00721590"/>
    <w:rsid w:val="0072159A"/>
    <w:rsid w:val="007217EC"/>
    <w:rsid w:val="00721923"/>
    <w:rsid w:val="00721B22"/>
    <w:rsid w:val="00721CE4"/>
    <w:rsid w:val="00721D05"/>
    <w:rsid w:val="0072231C"/>
    <w:rsid w:val="0072269D"/>
    <w:rsid w:val="007228F0"/>
    <w:rsid w:val="00722A58"/>
    <w:rsid w:val="00722E06"/>
    <w:rsid w:val="007231B5"/>
    <w:rsid w:val="00723427"/>
    <w:rsid w:val="007234D8"/>
    <w:rsid w:val="007235CC"/>
    <w:rsid w:val="00723790"/>
    <w:rsid w:val="007237CB"/>
    <w:rsid w:val="0072394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70"/>
    <w:rsid w:val="00731CAE"/>
    <w:rsid w:val="00731CD8"/>
    <w:rsid w:val="00731DB7"/>
    <w:rsid w:val="00731E22"/>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7A9"/>
    <w:rsid w:val="00734C43"/>
    <w:rsid w:val="00734CBB"/>
    <w:rsid w:val="00734FAC"/>
    <w:rsid w:val="00735061"/>
    <w:rsid w:val="0073521A"/>
    <w:rsid w:val="00735234"/>
    <w:rsid w:val="0073537E"/>
    <w:rsid w:val="007353E3"/>
    <w:rsid w:val="007354F0"/>
    <w:rsid w:val="00735866"/>
    <w:rsid w:val="007358DB"/>
    <w:rsid w:val="00735ABC"/>
    <w:rsid w:val="00735ECF"/>
    <w:rsid w:val="007362E3"/>
    <w:rsid w:val="00736471"/>
    <w:rsid w:val="0073647C"/>
    <w:rsid w:val="007364E8"/>
    <w:rsid w:val="00736521"/>
    <w:rsid w:val="007365BF"/>
    <w:rsid w:val="0073674F"/>
    <w:rsid w:val="007368AE"/>
    <w:rsid w:val="00736B0E"/>
    <w:rsid w:val="00736BFC"/>
    <w:rsid w:val="00736D26"/>
    <w:rsid w:val="007378D6"/>
    <w:rsid w:val="0073796E"/>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3D"/>
    <w:rsid w:val="00744CF3"/>
    <w:rsid w:val="00744DEE"/>
    <w:rsid w:val="00744F49"/>
    <w:rsid w:val="00745178"/>
    <w:rsid w:val="0074532A"/>
    <w:rsid w:val="00745635"/>
    <w:rsid w:val="00745A28"/>
    <w:rsid w:val="00745AD0"/>
    <w:rsid w:val="00745BE1"/>
    <w:rsid w:val="00746020"/>
    <w:rsid w:val="00746346"/>
    <w:rsid w:val="007463A4"/>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71"/>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C87"/>
    <w:rsid w:val="00752F29"/>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04F"/>
    <w:rsid w:val="007602C6"/>
    <w:rsid w:val="0076050B"/>
    <w:rsid w:val="007606E9"/>
    <w:rsid w:val="0076074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24"/>
    <w:rsid w:val="00762832"/>
    <w:rsid w:val="0076283D"/>
    <w:rsid w:val="00763300"/>
    <w:rsid w:val="007638B4"/>
    <w:rsid w:val="00763D89"/>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70D"/>
    <w:rsid w:val="00770844"/>
    <w:rsid w:val="00770869"/>
    <w:rsid w:val="00770BD5"/>
    <w:rsid w:val="00770C85"/>
    <w:rsid w:val="00770CC3"/>
    <w:rsid w:val="00770CCB"/>
    <w:rsid w:val="00770FD5"/>
    <w:rsid w:val="00771472"/>
    <w:rsid w:val="00771493"/>
    <w:rsid w:val="007714C6"/>
    <w:rsid w:val="007716D4"/>
    <w:rsid w:val="0077190E"/>
    <w:rsid w:val="00771940"/>
    <w:rsid w:val="00771C6F"/>
    <w:rsid w:val="00771D8C"/>
    <w:rsid w:val="0077227A"/>
    <w:rsid w:val="00772573"/>
    <w:rsid w:val="007725FF"/>
    <w:rsid w:val="00772C84"/>
    <w:rsid w:val="00773222"/>
    <w:rsid w:val="00773443"/>
    <w:rsid w:val="007734E0"/>
    <w:rsid w:val="007737E5"/>
    <w:rsid w:val="007738DC"/>
    <w:rsid w:val="00773BAA"/>
    <w:rsid w:val="00773DE4"/>
    <w:rsid w:val="00773E7B"/>
    <w:rsid w:val="007744B8"/>
    <w:rsid w:val="007748E0"/>
    <w:rsid w:val="007749AB"/>
    <w:rsid w:val="00774A27"/>
    <w:rsid w:val="00774B6E"/>
    <w:rsid w:val="00774D5D"/>
    <w:rsid w:val="00775087"/>
    <w:rsid w:val="007751FD"/>
    <w:rsid w:val="007753E4"/>
    <w:rsid w:val="0077548E"/>
    <w:rsid w:val="007754F5"/>
    <w:rsid w:val="00775611"/>
    <w:rsid w:val="007758BA"/>
    <w:rsid w:val="007759E0"/>
    <w:rsid w:val="00775ED9"/>
    <w:rsid w:val="00776002"/>
    <w:rsid w:val="007760B9"/>
    <w:rsid w:val="00776352"/>
    <w:rsid w:val="00776857"/>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7C8"/>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E00"/>
    <w:rsid w:val="00783ED9"/>
    <w:rsid w:val="00783F7A"/>
    <w:rsid w:val="00783F83"/>
    <w:rsid w:val="00784022"/>
    <w:rsid w:val="00784070"/>
    <w:rsid w:val="00784390"/>
    <w:rsid w:val="0078456E"/>
    <w:rsid w:val="0078457B"/>
    <w:rsid w:val="007845A7"/>
    <w:rsid w:val="00784C52"/>
    <w:rsid w:val="00784E08"/>
    <w:rsid w:val="00784F56"/>
    <w:rsid w:val="00785157"/>
    <w:rsid w:val="0078545D"/>
    <w:rsid w:val="00785656"/>
    <w:rsid w:val="00785701"/>
    <w:rsid w:val="00785712"/>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08"/>
    <w:rsid w:val="0079180E"/>
    <w:rsid w:val="00791B41"/>
    <w:rsid w:val="00791E0E"/>
    <w:rsid w:val="00792103"/>
    <w:rsid w:val="0079235E"/>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435"/>
    <w:rsid w:val="007949C0"/>
    <w:rsid w:val="00794E1A"/>
    <w:rsid w:val="00794FD5"/>
    <w:rsid w:val="00794FF0"/>
    <w:rsid w:val="00795075"/>
    <w:rsid w:val="00795182"/>
    <w:rsid w:val="0079518B"/>
    <w:rsid w:val="007955CF"/>
    <w:rsid w:val="007956F9"/>
    <w:rsid w:val="00795763"/>
    <w:rsid w:val="00795823"/>
    <w:rsid w:val="007958A3"/>
    <w:rsid w:val="007958DB"/>
    <w:rsid w:val="007959A1"/>
    <w:rsid w:val="00795D21"/>
    <w:rsid w:val="00795F21"/>
    <w:rsid w:val="00795F70"/>
    <w:rsid w:val="00796002"/>
    <w:rsid w:val="007963E6"/>
    <w:rsid w:val="007965C2"/>
    <w:rsid w:val="00796740"/>
    <w:rsid w:val="00796886"/>
    <w:rsid w:val="00796DBD"/>
    <w:rsid w:val="007970EC"/>
    <w:rsid w:val="007975CA"/>
    <w:rsid w:val="007976ED"/>
    <w:rsid w:val="007977FC"/>
    <w:rsid w:val="0079790A"/>
    <w:rsid w:val="00797A9A"/>
    <w:rsid w:val="00797AF1"/>
    <w:rsid w:val="00797B4E"/>
    <w:rsid w:val="00797B74"/>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D2"/>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4DD"/>
    <w:rsid w:val="007B152F"/>
    <w:rsid w:val="007B197C"/>
    <w:rsid w:val="007B1A08"/>
    <w:rsid w:val="007B1AF2"/>
    <w:rsid w:val="007B1C1E"/>
    <w:rsid w:val="007B25D8"/>
    <w:rsid w:val="007B27F4"/>
    <w:rsid w:val="007B2C76"/>
    <w:rsid w:val="007B3002"/>
    <w:rsid w:val="007B32C5"/>
    <w:rsid w:val="007B338B"/>
    <w:rsid w:val="007B34E9"/>
    <w:rsid w:val="007B37F0"/>
    <w:rsid w:val="007B3B7E"/>
    <w:rsid w:val="007B3BF4"/>
    <w:rsid w:val="007B3C3B"/>
    <w:rsid w:val="007B3D56"/>
    <w:rsid w:val="007B3DA1"/>
    <w:rsid w:val="007B3E18"/>
    <w:rsid w:val="007B3FBB"/>
    <w:rsid w:val="007B4716"/>
    <w:rsid w:val="007B4828"/>
    <w:rsid w:val="007B491F"/>
    <w:rsid w:val="007B4A37"/>
    <w:rsid w:val="007B4C99"/>
    <w:rsid w:val="007B4D52"/>
    <w:rsid w:val="007B509F"/>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AB5"/>
    <w:rsid w:val="007B7CB7"/>
    <w:rsid w:val="007B7E2E"/>
    <w:rsid w:val="007B7EE2"/>
    <w:rsid w:val="007B7F09"/>
    <w:rsid w:val="007C0153"/>
    <w:rsid w:val="007C01AE"/>
    <w:rsid w:val="007C0294"/>
    <w:rsid w:val="007C04FA"/>
    <w:rsid w:val="007C0548"/>
    <w:rsid w:val="007C0574"/>
    <w:rsid w:val="007C0E71"/>
    <w:rsid w:val="007C0F15"/>
    <w:rsid w:val="007C1746"/>
    <w:rsid w:val="007C177F"/>
    <w:rsid w:val="007C1879"/>
    <w:rsid w:val="007C1C6F"/>
    <w:rsid w:val="007C1D9E"/>
    <w:rsid w:val="007C1DD5"/>
    <w:rsid w:val="007C1DD8"/>
    <w:rsid w:val="007C1EBE"/>
    <w:rsid w:val="007C1F9A"/>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5EF"/>
    <w:rsid w:val="007C5639"/>
    <w:rsid w:val="007C583D"/>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C7A00"/>
    <w:rsid w:val="007D0348"/>
    <w:rsid w:val="007D0371"/>
    <w:rsid w:val="007D03C8"/>
    <w:rsid w:val="007D0635"/>
    <w:rsid w:val="007D07A7"/>
    <w:rsid w:val="007D07C4"/>
    <w:rsid w:val="007D0C44"/>
    <w:rsid w:val="007D0DBC"/>
    <w:rsid w:val="007D0E27"/>
    <w:rsid w:val="007D0FB3"/>
    <w:rsid w:val="007D123E"/>
    <w:rsid w:val="007D17B6"/>
    <w:rsid w:val="007D1883"/>
    <w:rsid w:val="007D18E5"/>
    <w:rsid w:val="007D1AC7"/>
    <w:rsid w:val="007D1BC0"/>
    <w:rsid w:val="007D1D9C"/>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0E9"/>
    <w:rsid w:val="007D4314"/>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3A8"/>
    <w:rsid w:val="007D7517"/>
    <w:rsid w:val="007D75AF"/>
    <w:rsid w:val="007D78D5"/>
    <w:rsid w:val="007D7A06"/>
    <w:rsid w:val="007E03FA"/>
    <w:rsid w:val="007E0416"/>
    <w:rsid w:val="007E0734"/>
    <w:rsid w:val="007E08FC"/>
    <w:rsid w:val="007E0C6A"/>
    <w:rsid w:val="007E0D2E"/>
    <w:rsid w:val="007E0D66"/>
    <w:rsid w:val="007E11EC"/>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25"/>
    <w:rsid w:val="007E7C60"/>
    <w:rsid w:val="007E7E2A"/>
    <w:rsid w:val="007E7E9F"/>
    <w:rsid w:val="007F00BE"/>
    <w:rsid w:val="007F01B0"/>
    <w:rsid w:val="007F01F9"/>
    <w:rsid w:val="007F02B3"/>
    <w:rsid w:val="007F0423"/>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96F"/>
    <w:rsid w:val="007F2FAD"/>
    <w:rsid w:val="007F303D"/>
    <w:rsid w:val="007F3053"/>
    <w:rsid w:val="007F30E3"/>
    <w:rsid w:val="007F3357"/>
    <w:rsid w:val="007F367B"/>
    <w:rsid w:val="007F38AE"/>
    <w:rsid w:val="007F3D34"/>
    <w:rsid w:val="007F4053"/>
    <w:rsid w:val="007F44F0"/>
    <w:rsid w:val="007F48FC"/>
    <w:rsid w:val="007F4965"/>
    <w:rsid w:val="007F4BB7"/>
    <w:rsid w:val="007F4E01"/>
    <w:rsid w:val="007F4F0B"/>
    <w:rsid w:val="007F4F81"/>
    <w:rsid w:val="007F50AE"/>
    <w:rsid w:val="007F510F"/>
    <w:rsid w:val="007F51AC"/>
    <w:rsid w:val="007F55DF"/>
    <w:rsid w:val="007F56F9"/>
    <w:rsid w:val="007F5D8A"/>
    <w:rsid w:val="007F5E2F"/>
    <w:rsid w:val="007F6049"/>
    <w:rsid w:val="007F60CC"/>
    <w:rsid w:val="007F6101"/>
    <w:rsid w:val="007F61B5"/>
    <w:rsid w:val="007F6508"/>
    <w:rsid w:val="007F65DE"/>
    <w:rsid w:val="007F65EF"/>
    <w:rsid w:val="007F67AD"/>
    <w:rsid w:val="007F691F"/>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0FB9"/>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4DE0"/>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2DC"/>
    <w:rsid w:val="00812643"/>
    <w:rsid w:val="0081264B"/>
    <w:rsid w:val="0081293A"/>
    <w:rsid w:val="008129D2"/>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AE5"/>
    <w:rsid w:val="00814B39"/>
    <w:rsid w:val="00814C50"/>
    <w:rsid w:val="00814CCA"/>
    <w:rsid w:val="00814DB4"/>
    <w:rsid w:val="00814E00"/>
    <w:rsid w:val="00814F0D"/>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E5A"/>
    <w:rsid w:val="008170C8"/>
    <w:rsid w:val="008171B2"/>
    <w:rsid w:val="0081731E"/>
    <w:rsid w:val="00817706"/>
    <w:rsid w:val="008177BD"/>
    <w:rsid w:val="008179A2"/>
    <w:rsid w:val="00817BAE"/>
    <w:rsid w:val="0082000D"/>
    <w:rsid w:val="00820071"/>
    <w:rsid w:val="00820087"/>
    <w:rsid w:val="0082030A"/>
    <w:rsid w:val="00820353"/>
    <w:rsid w:val="0082068A"/>
    <w:rsid w:val="00820B7D"/>
    <w:rsid w:val="00820FBC"/>
    <w:rsid w:val="00821365"/>
    <w:rsid w:val="00821384"/>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C42"/>
    <w:rsid w:val="00822D97"/>
    <w:rsid w:val="00822F6F"/>
    <w:rsid w:val="00823437"/>
    <w:rsid w:val="0082347C"/>
    <w:rsid w:val="008234AB"/>
    <w:rsid w:val="00823A22"/>
    <w:rsid w:val="00823A53"/>
    <w:rsid w:val="00823DAB"/>
    <w:rsid w:val="00823F44"/>
    <w:rsid w:val="0082414C"/>
    <w:rsid w:val="00824473"/>
    <w:rsid w:val="008246DC"/>
    <w:rsid w:val="00824A0E"/>
    <w:rsid w:val="00824EF3"/>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D"/>
    <w:rsid w:val="0083337B"/>
    <w:rsid w:val="008335B0"/>
    <w:rsid w:val="0083363C"/>
    <w:rsid w:val="00833854"/>
    <w:rsid w:val="0083388F"/>
    <w:rsid w:val="008338B8"/>
    <w:rsid w:val="008338D9"/>
    <w:rsid w:val="00834113"/>
    <w:rsid w:val="008341CF"/>
    <w:rsid w:val="008345B1"/>
    <w:rsid w:val="0083464E"/>
    <w:rsid w:val="008346C9"/>
    <w:rsid w:val="00834D3A"/>
    <w:rsid w:val="008354A1"/>
    <w:rsid w:val="00835894"/>
    <w:rsid w:val="00835909"/>
    <w:rsid w:val="0083599E"/>
    <w:rsid w:val="008359F1"/>
    <w:rsid w:val="00835C49"/>
    <w:rsid w:val="00835DD3"/>
    <w:rsid w:val="00835F1A"/>
    <w:rsid w:val="008364CE"/>
    <w:rsid w:val="00836B0F"/>
    <w:rsid w:val="00836F2B"/>
    <w:rsid w:val="008375A6"/>
    <w:rsid w:val="008376CB"/>
    <w:rsid w:val="00837795"/>
    <w:rsid w:val="00837796"/>
    <w:rsid w:val="00837846"/>
    <w:rsid w:val="00837AA6"/>
    <w:rsid w:val="00837E35"/>
    <w:rsid w:val="00837F67"/>
    <w:rsid w:val="00837FAB"/>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5C3"/>
    <w:rsid w:val="00846605"/>
    <w:rsid w:val="0084698F"/>
    <w:rsid w:val="008469BF"/>
    <w:rsid w:val="00846B64"/>
    <w:rsid w:val="00846BD3"/>
    <w:rsid w:val="0084706C"/>
    <w:rsid w:val="00847286"/>
    <w:rsid w:val="008472F2"/>
    <w:rsid w:val="00847547"/>
    <w:rsid w:val="0084760A"/>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FB3"/>
    <w:rsid w:val="008520AA"/>
    <w:rsid w:val="0085216F"/>
    <w:rsid w:val="0085228D"/>
    <w:rsid w:val="008523A6"/>
    <w:rsid w:val="00852501"/>
    <w:rsid w:val="00852987"/>
    <w:rsid w:val="00852C78"/>
    <w:rsid w:val="0085314A"/>
    <w:rsid w:val="00853521"/>
    <w:rsid w:val="0085359D"/>
    <w:rsid w:val="00853741"/>
    <w:rsid w:val="00853761"/>
    <w:rsid w:val="00853ADE"/>
    <w:rsid w:val="00853CE2"/>
    <w:rsid w:val="0085438A"/>
    <w:rsid w:val="008543F5"/>
    <w:rsid w:val="00854913"/>
    <w:rsid w:val="00854B02"/>
    <w:rsid w:val="00854C44"/>
    <w:rsid w:val="00854CB4"/>
    <w:rsid w:val="00854F6E"/>
    <w:rsid w:val="008553FE"/>
    <w:rsid w:val="008555A9"/>
    <w:rsid w:val="00855CA4"/>
    <w:rsid w:val="00855E1A"/>
    <w:rsid w:val="00855E54"/>
    <w:rsid w:val="0085604F"/>
    <w:rsid w:val="00856314"/>
    <w:rsid w:val="00856621"/>
    <w:rsid w:val="0085665F"/>
    <w:rsid w:val="008567AE"/>
    <w:rsid w:val="008567D9"/>
    <w:rsid w:val="0085698F"/>
    <w:rsid w:val="00856F53"/>
    <w:rsid w:val="00856FFB"/>
    <w:rsid w:val="008574F2"/>
    <w:rsid w:val="0085770E"/>
    <w:rsid w:val="00857C59"/>
    <w:rsid w:val="0086011B"/>
    <w:rsid w:val="00860127"/>
    <w:rsid w:val="008601B1"/>
    <w:rsid w:val="00860312"/>
    <w:rsid w:val="008606D8"/>
    <w:rsid w:val="008608F4"/>
    <w:rsid w:val="00860FC9"/>
    <w:rsid w:val="00861142"/>
    <w:rsid w:val="00861456"/>
    <w:rsid w:val="00861DC6"/>
    <w:rsid w:val="0086292A"/>
    <w:rsid w:val="0086296D"/>
    <w:rsid w:val="00862A64"/>
    <w:rsid w:val="00862C24"/>
    <w:rsid w:val="00862D34"/>
    <w:rsid w:val="00862DD2"/>
    <w:rsid w:val="0086310F"/>
    <w:rsid w:val="00863493"/>
    <w:rsid w:val="0086350C"/>
    <w:rsid w:val="00863757"/>
    <w:rsid w:val="00863850"/>
    <w:rsid w:val="00863888"/>
    <w:rsid w:val="00863895"/>
    <w:rsid w:val="008639E5"/>
    <w:rsid w:val="00863ED6"/>
    <w:rsid w:val="00863EED"/>
    <w:rsid w:val="00864093"/>
    <w:rsid w:val="008640F1"/>
    <w:rsid w:val="00864343"/>
    <w:rsid w:val="00864515"/>
    <w:rsid w:val="008645DE"/>
    <w:rsid w:val="00864901"/>
    <w:rsid w:val="00864AD5"/>
    <w:rsid w:val="00864B47"/>
    <w:rsid w:val="00864D0D"/>
    <w:rsid w:val="00864E32"/>
    <w:rsid w:val="00864F06"/>
    <w:rsid w:val="00865375"/>
    <w:rsid w:val="0086553F"/>
    <w:rsid w:val="008656FC"/>
    <w:rsid w:val="00865CC0"/>
    <w:rsid w:val="008661C0"/>
    <w:rsid w:val="008662BF"/>
    <w:rsid w:val="008662DF"/>
    <w:rsid w:val="008663E7"/>
    <w:rsid w:val="00866610"/>
    <w:rsid w:val="0086686A"/>
    <w:rsid w:val="00866ABB"/>
    <w:rsid w:val="00866F14"/>
    <w:rsid w:val="0086701E"/>
    <w:rsid w:val="00867023"/>
    <w:rsid w:val="008672D7"/>
    <w:rsid w:val="008672F3"/>
    <w:rsid w:val="008676A4"/>
    <w:rsid w:val="00867972"/>
    <w:rsid w:val="008679F5"/>
    <w:rsid w:val="00867BB9"/>
    <w:rsid w:val="00867D5F"/>
    <w:rsid w:val="00870449"/>
    <w:rsid w:val="0087078C"/>
    <w:rsid w:val="008707BF"/>
    <w:rsid w:val="00870984"/>
    <w:rsid w:val="008709BA"/>
    <w:rsid w:val="00870D0C"/>
    <w:rsid w:val="00870E27"/>
    <w:rsid w:val="00871027"/>
    <w:rsid w:val="008710B7"/>
    <w:rsid w:val="008711F6"/>
    <w:rsid w:val="00871694"/>
    <w:rsid w:val="0087182E"/>
    <w:rsid w:val="00871D19"/>
    <w:rsid w:val="0087200B"/>
    <w:rsid w:val="0087210E"/>
    <w:rsid w:val="00872135"/>
    <w:rsid w:val="008722A2"/>
    <w:rsid w:val="008722E7"/>
    <w:rsid w:val="008726C7"/>
    <w:rsid w:val="00872735"/>
    <w:rsid w:val="00872DFC"/>
    <w:rsid w:val="00872E27"/>
    <w:rsid w:val="00872FAA"/>
    <w:rsid w:val="008730AA"/>
    <w:rsid w:val="008730B5"/>
    <w:rsid w:val="008731AF"/>
    <w:rsid w:val="00873773"/>
    <w:rsid w:val="00873979"/>
    <w:rsid w:val="00873B47"/>
    <w:rsid w:val="00873E0A"/>
    <w:rsid w:val="00873EDB"/>
    <w:rsid w:val="008741AA"/>
    <w:rsid w:val="008741F9"/>
    <w:rsid w:val="00874229"/>
    <w:rsid w:val="0087423F"/>
    <w:rsid w:val="008742FA"/>
    <w:rsid w:val="0087433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BC9"/>
    <w:rsid w:val="00882BD8"/>
    <w:rsid w:val="00882D10"/>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F58"/>
    <w:rsid w:val="00892472"/>
    <w:rsid w:val="00892495"/>
    <w:rsid w:val="008924A6"/>
    <w:rsid w:val="00892797"/>
    <w:rsid w:val="00892D45"/>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974"/>
    <w:rsid w:val="0089499E"/>
    <w:rsid w:val="00894A33"/>
    <w:rsid w:val="00894B0A"/>
    <w:rsid w:val="00894BB1"/>
    <w:rsid w:val="00894C88"/>
    <w:rsid w:val="00894ED8"/>
    <w:rsid w:val="00894FDC"/>
    <w:rsid w:val="0089500F"/>
    <w:rsid w:val="008952F8"/>
    <w:rsid w:val="008962AD"/>
    <w:rsid w:val="008963B6"/>
    <w:rsid w:val="00896477"/>
    <w:rsid w:val="008966FC"/>
    <w:rsid w:val="00896A47"/>
    <w:rsid w:val="00896A99"/>
    <w:rsid w:val="00897138"/>
    <w:rsid w:val="0089736A"/>
    <w:rsid w:val="00897392"/>
    <w:rsid w:val="00897543"/>
    <w:rsid w:val="008975C1"/>
    <w:rsid w:val="0089760E"/>
    <w:rsid w:val="0089778A"/>
    <w:rsid w:val="008977C7"/>
    <w:rsid w:val="0089793C"/>
    <w:rsid w:val="008979BE"/>
    <w:rsid w:val="00897B0E"/>
    <w:rsid w:val="00897EBF"/>
    <w:rsid w:val="00897F8F"/>
    <w:rsid w:val="008A01F1"/>
    <w:rsid w:val="008A0402"/>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1FE6"/>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615"/>
    <w:rsid w:val="008A699E"/>
    <w:rsid w:val="008A6B3D"/>
    <w:rsid w:val="008A6F24"/>
    <w:rsid w:val="008A6F62"/>
    <w:rsid w:val="008A78AA"/>
    <w:rsid w:val="008A7CA8"/>
    <w:rsid w:val="008A7DC7"/>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2E4"/>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673"/>
    <w:rsid w:val="008C0748"/>
    <w:rsid w:val="008C0FDD"/>
    <w:rsid w:val="008C1027"/>
    <w:rsid w:val="008C10EA"/>
    <w:rsid w:val="008C1599"/>
    <w:rsid w:val="008C185A"/>
    <w:rsid w:val="008C1A40"/>
    <w:rsid w:val="008C1B02"/>
    <w:rsid w:val="008C1D50"/>
    <w:rsid w:val="008C1E74"/>
    <w:rsid w:val="008C1FB6"/>
    <w:rsid w:val="008C1FB7"/>
    <w:rsid w:val="008C2302"/>
    <w:rsid w:val="008C25CE"/>
    <w:rsid w:val="008C26EE"/>
    <w:rsid w:val="008C2EDC"/>
    <w:rsid w:val="008C3047"/>
    <w:rsid w:val="008C30CA"/>
    <w:rsid w:val="008C3355"/>
    <w:rsid w:val="008C344A"/>
    <w:rsid w:val="008C386E"/>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12"/>
    <w:rsid w:val="008C6E2F"/>
    <w:rsid w:val="008C6F1A"/>
    <w:rsid w:val="008C6F51"/>
    <w:rsid w:val="008C777B"/>
    <w:rsid w:val="008C793B"/>
    <w:rsid w:val="008C7979"/>
    <w:rsid w:val="008C7FCD"/>
    <w:rsid w:val="008D0323"/>
    <w:rsid w:val="008D0439"/>
    <w:rsid w:val="008D0650"/>
    <w:rsid w:val="008D0733"/>
    <w:rsid w:val="008D079D"/>
    <w:rsid w:val="008D0A3E"/>
    <w:rsid w:val="008D0AC4"/>
    <w:rsid w:val="008D1006"/>
    <w:rsid w:val="008D141F"/>
    <w:rsid w:val="008D147E"/>
    <w:rsid w:val="008D1989"/>
    <w:rsid w:val="008D1E8A"/>
    <w:rsid w:val="008D2475"/>
    <w:rsid w:val="008D2830"/>
    <w:rsid w:val="008D28F2"/>
    <w:rsid w:val="008D2D28"/>
    <w:rsid w:val="008D2F49"/>
    <w:rsid w:val="008D2FDF"/>
    <w:rsid w:val="008D36CC"/>
    <w:rsid w:val="008D3A35"/>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17"/>
    <w:rsid w:val="008D6233"/>
    <w:rsid w:val="008D62B7"/>
    <w:rsid w:val="008D64D5"/>
    <w:rsid w:val="008D65AB"/>
    <w:rsid w:val="008D68B3"/>
    <w:rsid w:val="008D68C5"/>
    <w:rsid w:val="008D6AC4"/>
    <w:rsid w:val="008D6E18"/>
    <w:rsid w:val="008D6FB0"/>
    <w:rsid w:val="008D70DE"/>
    <w:rsid w:val="008D71E4"/>
    <w:rsid w:val="008D775F"/>
    <w:rsid w:val="008D794B"/>
    <w:rsid w:val="008D79AF"/>
    <w:rsid w:val="008D7A0B"/>
    <w:rsid w:val="008D7C31"/>
    <w:rsid w:val="008E03EB"/>
    <w:rsid w:val="008E0440"/>
    <w:rsid w:val="008E0787"/>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383"/>
    <w:rsid w:val="008F044A"/>
    <w:rsid w:val="008F0487"/>
    <w:rsid w:val="008F04CE"/>
    <w:rsid w:val="008F0797"/>
    <w:rsid w:val="008F083E"/>
    <w:rsid w:val="008F0A77"/>
    <w:rsid w:val="008F0B52"/>
    <w:rsid w:val="008F0BEE"/>
    <w:rsid w:val="008F0C52"/>
    <w:rsid w:val="008F0DD9"/>
    <w:rsid w:val="008F1090"/>
    <w:rsid w:val="008F11F3"/>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18"/>
    <w:rsid w:val="008F4500"/>
    <w:rsid w:val="008F4A24"/>
    <w:rsid w:val="008F4B01"/>
    <w:rsid w:val="008F4E2E"/>
    <w:rsid w:val="008F5000"/>
    <w:rsid w:val="008F5209"/>
    <w:rsid w:val="008F5270"/>
    <w:rsid w:val="008F52AC"/>
    <w:rsid w:val="008F5784"/>
    <w:rsid w:val="008F5882"/>
    <w:rsid w:val="008F5930"/>
    <w:rsid w:val="008F5F63"/>
    <w:rsid w:val="008F6108"/>
    <w:rsid w:val="008F69C9"/>
    <w:rsid w:val="008F6D14"/>
    <w:rsid w:val="008F70E0"/>
    <w:rsid w:val="008F73C7"/>
    <w:rsid w:val="008F782D"/>
    <w:rsid w:val="008F79A1"/>
    <w:rsid w:val="008F7AAE"/>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2E3C"/>
    <w:rsid w:val="00903170"/>
    <w:rsid w:val="00903180"/>
    <w:rsid w:val="009035C0"/>
    <w:rsid w:val="009039A9"/>
    <w:rsid w:val="00903ABB"/>
    <w:rsid w:val="00903C8E"/>
    <w:rsid w:val="00903F01"/>
    <w:rsid w:val="00903F60"/>
    <w:rsid w:val="009042D9"/>
    <w:rsid w:val="00904678"/>
    <w:rsid w:val="009047B4"/>
    <w:rsid w:val="00904C3C"/>
    <w:rsid w:val="00904E0F"/>
    <w:rsid w:val="00904F66"/>
    <w:rsid w:val="00905478"/>
    <w:rsid w:val="009054B6"/>
    <w:rsid w:val="009056BB"/>
    <w:rsid w:val="00905994"/>
    <w:rsid w:val="009059C2"/>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427"/>
    <w:rsid w:val="009105D7"/>
    <w:rsid w:val="00910731"/>
    <w:rsid w:val="0091083C"/>
    <w:rsid w:val="00910D6D"/>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59C"/>
    <w:rsid w:val="0091371D"/>
    <w:rsid w:val="009137F2"/>
    <w:rsid w:val="009138E9"/>
    <w:rsid w:val="00913AA0"/>
    <w:rsid w:val="00913ACB"/>
    <w:rsid w:val="00913CE0"/>
    <w:rsid w:val="00914102"/>
    <w:rsid w:val="00914275"/>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6D"/>
    <w:rsid w:val="00916ABB"/>
    <w:rsid w:val="00916C94"/>
    <w:rsid w:val="00916FB6"/>
    <w:rsid w:val="00916FF0"/>
    <w:rsid w:val="0091720F"/>
    <w:rsid w:val="00917629"/>
    <w:rsid w:val="0091775A"/>
    <w:rsid w:val="0091793A"/>
    <w:rsid w:val="00917AF4"/>
    <w:rsid w:val="00917C85"/>
    <w:rsid w:val="0092005F"/>
    <w:rsid w:val="0092017D"/>
    <w:rsid w:val="00920208"/>
    <w:rsid w:val="00920384"/>
    <w:rsid w:val="00920693"/>
    <w:rsid w:val="00920BE6"/>
    <w:rsid w:val="00920D7E"/>
    <w:rsid w:val="0092101D"/>
    <w:rsid w:val="00921164"/>
    <w:rsid w:val="009213AE"/>
    <w:rsid w:val="009213D4"/>
    <w:rsid w:val="0092154F"/>
    <w:rsid w:val="00921563"/>
    <w:rsid w:val="0092163B"/>
    <w:rsid w:val="009216BB"/>
    <w:rsid w:val="0092179E"/>
    <w:rsid w:val="0092184E"/>
    <w:rsid w:val="0092205E"/>
    <w:rsid w:val="0092229F"/>
    <w:rsid w:val="009223F0"/>
    <w:rsid w:val="009224A0"/>
    <w:rsid w:val="009228DE"/>
    <w:rsid w:val="009235AE"/>
    <w:rsid w:val="0092369E"/>
    <w:rsid w:val="009238B5"/>
    <w:rsid w:val="00923A32"/>
    <w:rsid w:val="00923B0F"/>
    <w:rsid w:val="00923C5B"/>
    <w:rsid w:val="00923D63"/>
    <w:rsid w:val="00923ECD"/>
    <w:rsid w:val="00924006"/>
    <w:rsid w:val="009244CE"/>
    <w:rsid w:val="0092464D"/>
    <w:rsid w:val="00924770"/>
    <w:rsid w:val="009247E2"/>
    <w:rsid w:val="00924D08"/>
    <w:rsid w:val="00925697"/>
    <w:rsid w:val="00925C89"/>
    <w:rsid w:val="00925C91"/>
    <w:rsid w:val="00925CCE"/>
    <w:rsid w:val="00925F43"/>
    <w:rsid w:val="00925F5B"/>
    <w:rsid w:val="00926180"/>
    <w:rsid w:val="0092635B"/>
    <w:rsid w:val="0092668A"/>
    <w:rsid w:val="00926767"/>
    <w:rsid w:val="009268CA"/>
    <w:rsid w:val="009268D2"/>
    <w:rsid w:val="00926BD6"/>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1FCD"/>
    <w:rsid w:val="009321F6"/>
    <w:rsid w:val="00932302"/>
    <w:rsid w:val="009323D8"/>
    <w:rsid w:val="00932747"/>
    <w:rsid w:val="0093299B"/>
    <w:rsid w:val="00932A58"/>
    <w:rsid w:val="00932A96"/>
    <w:rsid w:val="00932AD2"/>
    <w:rsid w:val="00932E2D"/>
    <w:rsid w:val="00932F2D"/>
    <w:rsid w:val="0093326D"/>
    <w:rsid w:val="00933281"/>
    <w:rsid w:val="009332F8"/>
    <w:rsid w:val="00933470"/>
    <w:rsid w:val="00933717"/>
    <w:rsid w:val="009338DF"/>
    <w:rsid w:val="00933916"/>
    <w:rsid w:val="009339A5"/>
    <w:rsid w:val="00933AD4"/>
    <w:rsid w:val="00933B97"/>
    <w:rsid w:val="00933F16"/>
    <w:rsid w:val="00933FB6"/>
    <w:rsid w:val="009341F3"/>
    <w:rsid w:val="009347F2"/>
    <w:rsid w:val="00934D2B"/>
    <w:rsid w:val="00934EFD"/>
    <w:rsid w:val="00934F1B"/>
    <w:rsid w:val="00934F25"/>
    <w:rsid w:val="00935044"/>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89A"/>
    <w:rsid w:val="00937927"/>
    <w:rsid w:val="009379C3"/>
    <w:rsid w:val="0094018B"/>
    <w:rsid w:val="009403EB"/>
    <w:rsid w:val="00940545"/>
    <w:rsid w:val="0094080E"/>
    <w:rsid w:val="00940866"/>
    <w:rsid w:val="009408EA"/>
    <w:rsid w:val="009409DD"/>
    <w:rsid w:val="00940B8A"/>
    <w:rsid w:val="00940BD1"/>
    <w:rsid w:val="00940DB2"/>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5CA"/>
    <w:rsid w:val="009457B3"/>
    <w:rsid w:val="00945C32"/>
    <w:rsid w:val="00945CDE"/>
    <w:rsid w:val="00946066"/>
    <w:rsid w:val="00946920"/>
    <w:rsid w:val="00946B80"/>
    <w:rsid w:val="00946D5E"/>
    <w:rsid w:val="00947492"/>
    <w:rsid w:val="0094784A"/>
    <w:rsid w:val="00947B82"/>
    <w:rsid w:val="00950782"/>
    <w:rsid w:val="0095080B"/>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5C"/>
    <w:rsid w:val="009532FC"/>
    <w:rsid w:val="009534F5"/>
    <w:rsid w:val="009536EF"/>
    <w:rsid w:val="00953B68"/>
    <w:rsid w:val="00953EFF"/>
    <w:rsid w:val="00954514"/>
    <w:rsid w:val="00954BA8"/>
    <w:rsid w:val="00954D18"/>
    <w:rsid w:val="009550F1"/>
    <w:rsid w:val="0095513E"/>
    <w:rsid w:val="009551E5"/>
    <w:rsid w:val="00955370"/>
    <w:rsid w:val="009555F3"/>
    <w:rsid w:val="00955710"/>
    <w:rsid w:val="00955A81"/>
    <w:rsid w:val="00955CBC"/>
    <w:rsid w:val="00955E89"/>
    <w:rsid w:val="00955FA2"/>
    <w:rsid w:val="00956175"/>
    <w:rsid w:val="009561C5"/>
    <w:rsid w:val="009562F2"/>
    <w:rsid w:val="009568E3"/>
    <w:rsid w:val="009568F6"/>
    <w:rsid w:val="00956963"/>
    <w:rsid w:val="00956A90"/>
    <w:rsid w:val="00956CAF"/>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3C"/>
    <w:rsid w:val="00962E5B"/>
    <w:rsid w:val="00962EBE"/>
    <w:rsid w:val="0096331E"/>
    <w:rsid w:val="00963677"/>
    <w:rsid w:val="009636BF"/>
    <w:rsid w:val="0096374C"/>
    <w:rsid w:val="009637CE"/>
    <w:rsid w:val="0096390C"/>
    <w:rsid w:val="00963961"/>
    <w:rsid w:val="0096397A"/>
    <w:rsid w:val="009639B6"/>
    <w:rsid w:val="00963A17"/>
    <w:rsid w:val="00963A89"/>
    <w:rsid w:val="00963D34"/>
    <w:rsid w:val="00964012"/>
    <w:rsid w:val="0096404B"/>
    <w:rsid w:val="0096412B"/>
    <w:rsid w:val="009644DA"/>
    <w:rsid w:val="0096477C"/>
    <w:rsid w:val="009648F0"/>
    <w:rsid w:val="0096497B"/>
    <w:rsid w:val="00964C5C"/>
    <w:rsid w:val="00964D3F"/>
    <w:rsid w:val="0096503E"/>
    <w:rsid w:val="0096535F"/>
    <w:rsid w:val="0096537C"/>
    <w:rsid w:val="009653A2"/>
    <w:rsid w:val="009653DE"/>
    <w:rsid w:val="00965543"/>
    <w:rsid w:val="00965AB7"/>
    <w:rsid w:val="00965BC2"/>
    <w:rsid w:val="00965DCE"/>
    <w:rsid w:val="00965DD2"/>
    <w:rsid w:val="009665E0"/>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188"/>
    <w:rsid w:val="0097424E"/>
    <w:rsid w:val="009745BF"/>
    <w:rsid w:val="00974715"/>
    <w:rsid w:val="00974C25"/>
    <w:rsid w:val="00974C6C"/>
    <w:rsid w:val="00974E55"/>
    <w:rsid w:val="00974FDC"/>
    <w:rsid w:val="0097519A"/>
    <w:rsid w:val="009752D7"/>
    <w:rsid w:val="00975653"/>
    <w:rsid w:val="0097566F"/>
    <w:rsid w:val="009756A6"/>
    <w:rsid w:val="0097574E"/>
    <w:rsid w:val="0097589C"/>
    <w:rsid w:val="009759A6"/>
    <w:rsid w:val="00975DB9"/>
    <w:rsid w:val="00975E71"/>
    <w:rsid w:val="009760EA"/>
    <w:rsid w:val="009761EB"/>
    <w:rsid w:val="009761F0"/>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1E8"/>
    <w:rsid w:val="00980CD4"/>
    <w:rsid w:val="00980D1C"/>
    <w:rsid w:val="009812BE"/>
    <w:rsid w:val="00981349"/>
    <w:rsid w:val="00981754"/>
    <w:rsid w:val="0098188A"/>
    <w:rsid w:val="00981C8F"/>
    <w:rsid w:val="00981CD0"/>
    <w:rsid w:val="00981CE5"/>
    <w:rsid w:val="009820C1"/>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A9"/>
    <w:rsid w:val="009855FE"/>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FC0"/>
    <w:rsid w:val="0099108C"/>
    <w:rsid w:val="0099109A"/>
    <w:rsid w:val="00991213"/>
    <w:rsid w:val="00991223"/>
    <w:rsid w:val="0099129F"/>
    <w:rsid w:val="009912B5"/>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71B"/>
    <w:rsid w:val="009929B6"/>
    <w:rsid w:val="00992B50"/>
    <w:rsid w:val="00992B6F"/>
    <w:rsid w:val="00992DDE"/>
    <w:rsid w:val="00992EC4"/>
    <w:rsid w:val="00992F29"/>
    <w:rsid w:val="009930A2"/>
    <w:rsid w:val="0099312A"/>
    <w:rsid w:val="0099358E"/>
    <w:rsid w:val="00993D9B"/>
    <w:rsid w:val="00993D9E"/>
    <w:rsid w:val="00993DE8"/>
    <w:rsid w:val="00993E51"/>
    <w:rsid w:val="00993FB6"/>
    <w:rsid w:val="0099417D"/>
    <w:rsid w:val="009948E7"/>
    <w:rsid w:val="00994983"/>
    <w:rsid w:val="00994A61"/>
    <w:rsid w:val="00994B5A"/>
    <w:rsid w:val="00995010"/>
    <w:rsid w:val="0099528E"/>
    <w:rsid w:val="00995450"/>
    <w:rsid w:val="009954E9"/>
    <w:rsid w:val="00995A0D"/>
    <w:rsid w:val="00995BC8"/>
    <w:rsid w:val="00995F6E"/>
    <w:rsid w:val="009960DC"/>
    <w:rsid w:val="0099613E"/>
    <w:rsid w:val="009962BE"/>
    <w:rsid w:val="009964B5"/>
    <w:rsid w:val="00996657"/>
    <w:rsid w:val="0099681E"/>
    <w:rsid w:val="0099694D"/>
    <w:rsid w:val="00996DBE"/>
    <w:rsid w:val="00996E6F"/>
    <w:rsid w:val="00996F51"/>
    <w:rsid w:val="00997219"/>
    <w:rsid w:val="009973D5"/>
    <w:rsid w:val="00997448"/>
    <w:rsid w:val="00997720"/>
    <w:rsid w:val="00997BB5"/>
    <w:rsid w:val="00997C42"/>
    <w:rsid w:val="00997E7E"/>
    <w:rsid w:val="009A0012"/>
    <w:rsid w:val="009A0299"/>
    <w:rsid w:val="009A0548"/>
    <w:rsid w:val="009A056E"/>
    <w:rsid w:val="009A0864"/>
    <w:rsid w:val="009A089D"/>
    <w:rsid w:val="009A0CB4"/>
    <w:rsid w:val="009A0E4D"/>
    <w:rsid w:val="009A0ED5"/>
    <w:rsid w:val="009A0F16"/>
    <w:rsid w:val="009A0F96"/>
    <w:rsid w:val="009A1321"/>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251"/>
    <w:rsid w:val="009A45AB"/>
    <w:rsid w:val="009A45D5"/>
    <w:rsid w:val="009A4D1C"/>
    <w:rsid w:val="009A4F34"/>
    <w:rsid w:val="009A4F37"/>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1AF5"/>
    <w:rsid w:val="009B2667"/>
    <w:rsid w:val="009B29A0"/>
    <w:rsid w:val="009B2BE6"/>
    <w:rsid w:val="009B2BF1"/>
    <w:rsid w:val="009B3040"/>
    <w:rsid w:val="009B3267"/>
    <w:rsid w:val="009B351E"/>
    <w:rsid w:val="009B3601"/>
    <w:rsid w:val="009B36DC"/>
    <w:rsid w:val="009B40DC"/>
    <w:rsid w:val="009B412C"/>
    <w:rsid w:val="009B41B8"/>
    <w:rsid w:val="009B444A"/>
    <w:rsid w:val="009B4757"/>
    <w:rsid w:val="009B4851"/>
    <w:rsid w:val="009B4A6B"/>
    <w:rsid w:val="009B4C7C"/>
    <w:rsid w:val="009B4D3C"/>
    <w:rsid w:val="009B5359"/>
    <w:rsid w:val="009B571B"/>
    <w:rsid w:val="009B5935"/>
    <w:rsid w:val="009B5A40"/>
    <w:rsid w:val="009B5D25"/>
    <w:rsid w:val="009B5FAB"/>
    <w:rsid w:val="009B60D4"/>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557"/>
    <w:rsid w:val="009C5664"/>
    <w:rsid w:val="009C5762"/>
    <w:rsid w:val="009C57DA"/>
    <w:rsid w:val="009C58B5"/>
    <w:rsid w:val="009C5D01"/>
    <w:rsid w:val="009C5D3E"/>
    <w:rsid w:val="009C5D41"/>
    <w:rsid w:val="009C6027"/>
    <w:rsid w:val="009C6511"/>
    <w:rsid w:val="009C6695"/>
    <w:rsid w:val="009C6867"/>
    <w:rsid w:val="009C6957"/>
    <w:rsid w:val="009C69C3"/>
    <w:rsid w:val="009C6CBC"/>
    <w:rsid w:val="009C71DE"/>
    <w:rsid w:val="009C734F"/>
    <w:rsid w:val="009C743B"/>
    <w:rsid w:val="009C7676"/>
    <w:rsid w:val="009C7829"/>
    <w:rsid w:val="009C7B07"/>
    <w:rsid w:val="009C7B75"/>
    <w:rsid w:val="009C7D91"/>
    <w:rsid w:val="009C7F0A"/>
    <w:rsid w:val="009D03A2"/>
    <w:rsid w:val="009D0436"/>
    <w:rsid w:val="009D056A"/>
    <w:rsid w:val="009D0798"/>
    <w:rsid w:val="009D0A20"/>
    <w:rsid w:val="009D0C56"/>
    <w:rsid w:val="009D0C81"/>
    <w:rsid w:val="009D1168"/>
    <w:rsid w:val="009D155E"/>
    <w:rsid w:val="009D15CB"/>
    <w:rsid w:val="009D1829"/>
    <w:rsid w:val="009D190C"/>
    <w:rsid w:val="009D2418"/>
    <w:rsid w:val="009D241E"/>
    <w:rsid w:val="009D2575"/>
    <w:rsid w:val="009D2690"/>
    <w:rsid w:val="009D269C"/>
    <w:rsid w:val="009D2929"/>
    <w:rsid w:val="009D2A20"/>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4C"/>
    <w:rsid w:val="009E2B0A"/>
    <w:rsid w:val="009E2BF8"/>
    <w:rsid w:val="009E2C8B"/>
    <w:rsid w:val="009E300A"/>
    <w:rsid w:val="009E301D"/>
    <w:rsid w:val="009E3129"/>
    <w:rsid w:val="009E35B8"/>
    <w:rsid w:val="009E369A"/>
    <w:rsid w:val="009E36FD"/>
    <w:rsid w:val="009E3711"/>
    <w:rsid w:val="009E3859"/>
    <w:rsid w:val="009E38E7"/>
    <w:rsid w:val="009E3A2C"/>
    <w:rsid w:val="009E3B40"/>
    <w:rsid w:val="009E3B6C"/>
    <w:rsid w:val="009E413A"/>
    <w:rsid w:val="009E4175"/>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D0"/>
    <w:rsid w:val="009E6B51"/>
    <w:rsid w:val="009E6B62"/>
    <w:rsid w:val="009E6CB6"/>
    <w:rsid w:val="009E6CD9"/>
    <w:rsid w:val="009E6FD5"/>
    <w:rsid w:val="009E740E"/>
    <w:rsid w:val="009E7455"/>
    <w:rsid w:val="009E77B8"/>
    <w:rsid w:val="009E783F"/>
    <w:rsid w:val="009E7896"/>
    <w:rsid w:val="009E7BA2"/>
    <w:rsid w:val="009E7D24"/>
    <w:rsid w:val="009E7D9A"/>
    <w:rsid w:val="009E7DC8"/>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95D"/>
    <w:rsid w:val="009F1961"/>
    <w:rsid w:val="009F1A77"/>
    <w:rsid w:val="009F1A8D"/>
    <w:rsid w:val="009F1C29"/>
    <w:rsid w:val="009F1CF2"/>
    <w:rsid w:val="009F200A"/>
    <w:rsid w:val="009F2188"/>
    <w:rsid w:val="009F2268"/>
    <w:rsid w:val="009F2434"/>
    <w:rsid w:val="009F25D3"/>
    <w:rsid w:val="009F270F"/>
    <w:rsid w:val="009F29B2"/>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F95"/>
    <w:rsid w:val="009F60E4"/>
    <w:rsid w:val="009F61BB"/>
    <w:rsid w:val="009F6832"/>
    <w:rsid w:val="009F6A23"/>
    <w:rsid w:val="009F7049"/>
    <w:rsid w:val="009F7225"/>
    <w:rsid w:val="009F732D"/>
    <w:rsid w:val="009F7412"/>
    <w:rsid w:val="009F77F1"/>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35E"/>
    <w:rsid w:val="00A014E4"/>
    <w:rsid w:val="00A01500"/>
    <w:rsid w:val="00A015AA"/>
    <w:rsid w:val="00A018CE"/>
    <w:rsid w:val="00A01A6D"/>
    <w:rsid w:val="00A01D2F"/>
    <w:rsid w:val="00A022E1"/>
    <w:rsid w:val="00A024DD"/>
    <w:rsid w:val="00A025FC"/>
    <w:rsid w:val="00A0273D"/>
    <w:rsid w:val="00A02FA6"/>
    <w:rsid w:val="00A03024"/>
    <w:rsid w:val="00A03037"/>
    <w:rsid w:val="00A030D9"/>
    <w:rsid w:val="00A030EB"/>
    <w:rsid w:val="00A032EC"/>
    <w:rsid w:val="00A03368"/>
    <w:rsid w:val="00A03F62"/>
    <w:rsid w:val="00A03F9F"/>
    <w:rsid w:val="00A04074"/>
    <w:rsid w:val="00A04594"/>
    <w:rsid w:val="00A045D3"/>
    <w:rsid w:val="00A0463D"/>
    <w:rsid w:val="00A04B59"/>
    <w:rsid w:val="00A04DB7"/>
    <w:rsid w:val="00A04EA9"/>
    <w:rsid w:val="00A0567D"/>
    <w:rsid w:val="00A05823"/>
    <w:rsid w:val="00A05A98"/>
    <w:rsid w:val="00A05CC5"/>
    <w:rsid w:val="00A05E83"/>
    <w:rsid w:val="00A06204"/>
    <w:rsid w:val="00A0625E"/>
    <w:rsid w:val="00A06360"/>
    <w:rsid w:val="00A0697D"/>
    <w:rsid w:val="00A069E5"/>
    <w:rsid w:val="00A06A9A"/>
    <w:rsid w:val="00A07146"/>
    <w:rsid w:val="00A073B7"/>
    <w:rsid w:val="00A07579"/>
    <w:rsid w:val="00A075ED"/>
    <w:rsid w:val="00A07AD7"/>
    <w:rsid w:val="00A07B6A"/>
    <w:rsid w:val="00A07D26"/>
    <w:rsid w:val="00A100AB"/>
    <w:rsid w:val="00A10328"/>
    <w:rsid w:val="00A104A8"/>
    <w:rsid w:val="00A10683"/>
    <w:rsid w:val="00A106B3"/>
    <w:rsid w:val="00A108BD"/>
    <w:rsid w:val="00A10A26"/>
    <w:rsid w:val="00A10F53"/>
    <w:rsid w:val="00A1106E"/>
    <w:rsid w:val="00A110A4"/>
    <w:rsid w:val="00A11611"/>
    <w:rsid w:val="00A116B5"/>
    <w:rsid w:val="00A11732"/>
    <w:rsid w:val="00A11745"/>
    <w:rsid w:val="00A11DAF"/>
    <w:rsid w:val="00A11E5C"/>
    <w:rsid w:val="00A11E8E"/>
    <w:rsid w:val="00A11EF0"/>
    <w:rsid w:val="00A120C6"/>
    <w:rsid w:val="00A12128"/>
    <w:rsid w:val="00A1217E"/>
    <w:rsid w:val="00A12ADB"/>
    <w:rsid w:val="00A12ED0"/>
    <w:rsid w:val="00A1324C"/>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63D"/>
    <w:rsid w:val="00A16726"/>
    <w:rsid w:val="00A1681F"/>
    <w:rsid w:val="00A168AF"/>
    <w:rsid w:val="00A16B4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14C"/>
    <w:rsid w:val="00A2618B"/>
    <w:rsid w:val="00A26521"/>
    <w:rsid w:val="00A26626"/>
    <w:rsid w:val="00A267AD"/>
    <w:rsid w:val="00A26E08"/>
    <w:rsid w:val="00A2705D"/>
    <w:rsid w:val="00A27A5F"/>
    <w:rsid w:val="00A27DE9"/>
    <w:rsid w:val="00A27E57"/>
    <w:rsid w:val="00A30502"/>
    <w:rsid w:val="00A305FC"/>
    <w:rsid w:val="00A30643"/>
    <w:rsid w:val="00A30929"/>
    <w:rsid w:val="00A30A8A"/>
    <w:rsid w:val="00A30CCA"/>
    <w:rsid w:val="00A30F30"/>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82F"/>
    <w:rsid w:val="00A34FF4"/>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0CF"/>
    <w:rsid w:val="00A374B1"/>
    <w:rsid w:val="00A377FB"/>
    <w:rsid w:val="00A3782C"/>
    <w:rsid w:val="00A37AFB"/>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A21"/>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C1"/>
    <w:rsid w:val="00A43DBC"/>
    <w:rsid w:val="00A43DD4"/>
    <w:rsid w:val="00A43FA5"/>
    <w:rsid w:val="00A44356"/>
    <w:rsid w:val="00A443DB"/>
    <w:rsid w:val="00A44C2D"/>
    <w:rsid w:val="00A45046"/>
    <w:rsid w:val="00A450F4"/>
    <w:rsid w:val="00A4524C"/>
    <w:rsid w:val="00A45433"/>
    <w:rsid w:val="00A454DA"/>
    <w:rsid w:val="00A456FD"/>
    <w:rsid w:val="00A45B68"/>
    <w:rsid w:val="00A45C1D"/>
    <w:rsid w:val="00A45FBC"/>
    <w:rsid w:val="00A461DC"/>
    <w:rsid w:val="00A4631B"/>
    <w:rsid w:val="00A46871"/>
    <w:rsid w:val="00A469A8"/>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11C"/>
    <w:rsid w:val="00A51ACC"/>
    <w:rsid w:val="00A51B04"/>
    <w:rsid w:val="00A51D23"/>
    <w:rsid w:val="00A51E38"/>
    <w:rsid w:val="00A52237"/>
    <w:rsid w:val="00A523C6"/>
    <w:rsid w:val="00A52574"/>
    <w:rsid w:val="00A52A55"/>
    <w:rsid w:val="00A52A67"/>
    <w:rsid w:val="00A52E9C"/>
    <w:rsid w:val="00A52F40"/>
    <w:rsid w:val="00A532C6"/>
    <w:rsid w:val="00A5346B"/>
    <w:rsid w:val="00A539B0"/>
    <w:rsid w:val="00A53AE4"/>
    <w:rsid w:val="00A53AF1"/>
    <w:rsid w:val="00A53B26"/>
    <w:rsid w:val="00A53C3D"/>
    <w:rsid w:val="00A53D17"/>
    <w:rsid w:val="00A53D5A"/>
    <w:rsid w:val="00A53D69"/>
    <w:rsid w:val="00A53ED7"/>
    <w:rsid w:val="00A53F3C"/>
    <w:rsid w:val="00A540FD"/>
    <w:rsid w:val="00A54518"/>
    <w:rsid w:val="00A545FE"/>
    <w:rsid w:val="00A54799"/>
    <w:rsid w:val="00A54A75"/>
    <w:rsid w:val="00A54BDC"/>
    <w:rsid w:val="00A555AE"/>
    <w:rsid w:val="00A5569F"/>
    <w:rsid w:val="00A55771"/>
    <w:rsid w:val="00A557AA"/>
    <w:rsid w:val="00A55967"/>
    <w:rsid w:val="00A559E8"/>
    <w:rsid w:val="00A55A55"/>
    <w:rsid w:val="00A55BAC"/>
    <w:rsid w:val="00A55C5E"/>
    <w:rsid w:val="00A56517"/>
    <w:rsid w:val="00A5672D"/>
    <w:rsid w:val="00A5693D"/>
    <w:rsid w:val="00A56EBD"/>
    <w:rsid w:val="00A57076"/>
    <w:rsid w:val="00A5781B"/>
    <w:rsid w:val="00A57949"/>
    <w:rsid w:val="00A57B4F"/>
    <w:rsid w:val="00A57CED"/>
    <w:rsid w:val="00A57DF3"/>
    <w:rsid w:val="00A6005F"/>
    <w:rsid w:val="00A60227"/>
    <w:rsid w:val="00A604A6"/>
    <w:rsid w:val="00A60551"/>
    <w:rsid w:val="00A6085C"/>
    <w:rsid w:val="00A60B8B"/>
    <w:rsid w:val="00A60BF1"/>
    <w:rsid w:val="00A60D89"/>
    <w:rsid w:val="00A60E92"/>
    <w:rsid w:val="00A60FD1"/>
    <w:rsid w:val="00A61156"/>
    <w:rsid w:val="00A61190"/>
    <w:rsid w:val="00A6119A"/>
    <w:rsid w:val="00A6143D"/>
    <w:rsid w:val="00A614C5"/>
    <w:rsid w:val="00A619CB"/>
    <w:rsid w:val="00A61A3A"/>
    <w:rsid w:val="00A61BF7"/>
    <w:rsid w:val="00A61D4C"/>
    <w:rsid w:val="00A620E0"/>
    <w:rsid w:val="00A6221D"/>
    <w:rsid w:val="00A624DD"/>
    <w:rsid w:val="00A6262A"/>
    <w:rsid w:val="00A6262B"/>
    <w:rsid w:val="00A62AA1"/>
    <w:rsid w:val="00A62ABC"/>
    <w:rsid w:val="00A62CF0"/>
    <w:rsid w:val="00A62CF6"/>
    <w:rsid w:val="00A62EF8"/>
    <w:rsid w:val="00A630BE"/>
    <w:rsid w:val="00A63342"/>
    <w:rsid w:val="00A63750"/>
    <w:rsid w:val="00A6386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CE"/>
    <w:rsid w:val="00A751DC"/>
    <w:rsid w:val="00A75382"/>
    <w:rsid w:val="00A754BC"/>
    <w:rsid w:val="00A7569B"/>
    <w:rsid w:val="00A758A7"/>
    <w:rsid w:val="00A75A46"/>
    <w:rsid w:val="00A75A83"/>
    <w:rsid w:val="00A75DAB"/>
    <w:rsid w:val="00A75F7C"/>
    <w:rsid w:val="00A763C7"/>
    <w:rsid w:val="00A763DB"/>
    <w:rsid w:val="00A7657E"/>
    <w:rsid w:val="00A7663C"/>
    <w:rsid w:val="00A76763"/>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568"/>
    <w:rsid w:val="00A82582"/>
    <w:rsid w:val="00A8267A"/>
    <w:rsid w:val="00A82F57"/>
    <w:rsid w:val="00A8333D"/>
    <w:rsid w:val="00A836F1"/>
    <w:rsid w:val="00A83923"/>
    <w:rsid w:val="00A839AC"/>
    <w:rsid w:val="00A839AD"/>
    <w:rsid w:val="00A83EC8"/>
    <w:rsid w:val="00A83FA9"/>
    <w:rsid w:val="00A8413E"/>
    <w:rsid w:val="00A8432A"/>
    <w:rsid w:val="00A84AF0"/>
    <w:rsid w:val="00A84BCD"/>
    <w:rsid w:val="00A84C06"/>
    <w:rsid w:val="00A84D58"/>
    <w:rsid w:val="00A84EAE"/>
    <w:rsid w:val="00A85195"/>
    <w:rsid w:val="00A85965"/>
    <w:rsid w:val="00A85B7C"/>
    <w:rsid w:val="00A85B84"/>
    <w:rsid w:val="00A85B93"/>
    <w:rsid w:val="00A85BB8"/>
    <w:rsid w:val="00A8626B"/>
    <w:rsid w:val="00A862D3"/>
    <w:rsid w:val="00A8630C"/>
    <w:rsid w:val="00A86360"/>
    <w:rsid w:val="00A8651F"/>
    <w:rsid w:val="00A86767"/>
    <w:rsid w:val="00A867FF"/>
    <w:rsid w:val="00A86936"/>
    <w:rsid w:val="00A869D1"/>
    <w:rsid w:val="00A86D1F"/>
    <w:rsid w:val="00A86D94"/>
    <w:rsid w:val="00A87110"/>
    <w:rsid w:val="00A8744A"/>
    <w:rsid w:val="00A874AE"/>
    <w:rsid w:val="00A8759F"/>
    <w:rsid w:val="00A876FF"/>
    <w:rsid w:val="00A877F3"/>
    <w:rsid w:val="00A879A6"/>
    <w:rsid w:val="00A879CC"/>
    <w:rsid w:val="00A87A81"/>
    <w:rsid w:val="00A87AE4"/>
    <w:rsid w:val="00A87D5D"/>
    <w:rsid w:val="00A90116"/>
    <w:rsid w:val="00A90188"/>
    <w:rsid w:val="00A9079A"/>
    <w:rsid w:val="00A907EB"/>
    <w:rsid w:val="00A909B6"/>
    <w:rsid w:val="00A90C35"/>
    <w:rsid w:val="00A90CC4"/>
    <w:rsid w:val="00A90DCF"/>
    <w:rsid w:val="00A90F62"/>
    <w:rsid w:val="00A91040"/>
    <w:rsid w:val="00A913AD"/>
    <w:rsid w:val="00A91BBD"/>
    <w:rsid w:val="00A91C2D"/>
    <w:rsid w:val="00A91CDD"/>
    <w:rsid w:val="00A922AB"/>
    <w:rsid w:val="00A923DA"/>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68"/>
    <w:rsid w:val="00A96673"/>
    <w:rsid w:val="00A966A3"/>
    <w:rsid w:val="00A96768"/>
    <w:rsid w:val="00A96AE0"/>
    <w:rsid w:val="00A96BB9"/>
    <w:rsid w:val="00A96D13"/>
    <w:rsid w:val="00A96E81"/>
    <w:rsid w:val="00A972EE"/>
    <w:rsid w:val="00A976EE"/>
    <w:rsid w:val="00A97761"/>
    <w:rsid w:val="00A97889"/>
    <w:rsid w:val="00A978B4"/>
    <w:rsid w:val="00A97AF0"/>
    <w:rsid w:val="00A97D1D"/>
    <w:rsid w:val="00A97D79"/>
    <w:rsid w:val="00A97DFA"/>
    <w:rsid w:val="00A97E39"/>
    <w:rsid w:val="00A97E6A"/>
    <w:rsid w:val="00AA00F1"/>
    <w:rsid w:val="00AA0179"/>
    <w:rsid w:val="00AA1159"/>
    <w:rsid w:val="00AA1526"/>
    <w:rsid w:val="00AA15AA"/>
    <w:rsid w:val="00AA163B"/>
    <w:rsid w:val="00AA1651"/>
    <w:rsid w:val="00AA1836"/>
    <w:rsid w:val="00AA18C0"/>
    <w:rsid w:val="00AA19C9"/>
    <w:rsid w:val="00AA1E5F"/>
    <w:rsid w:val="00AA1EDE"/>
    <w:rsid w:val="00AA2481"/>
    <w:rsid w:val="00AA24A0"/>
    <w:rsid w:val="00AA271F"/>
    <w:rsid w:val="00AA2C07"/>
    <w:rsid w:val="00AA2CA2"/>
    <w:rsid w:val="00AA3069"/>
    <w:rsid w:val="00AA30B2"/>
    <w:rsid w:val="00AA32CE"/>
    <w:rsid w:val="00AA34B2"/>
    <w:rsid w:val="00AA35CD"/>
    <w:rsid w:val="00AA3792"/>
    <w:rsid w:val="00AA3C3B"/>
    <w:rsid w:val="00AA3D43"/>
    <w:rsid w:val="00AA3EA5"/>
    <w:rsid w:val="00AA3F8C"/>
    <w:rsid w:val="00AA44F4"/>
    <w:rsid w:val="00AA44F9"/>
    <w:rsid w:val="00AA470B"/>
    <w:rsid w:val="00AA4C6B"/>
    <w:rsid w:val="00AA4FE6"/>
    <w:rsid w:val="00AA5281"/>
    <w:rsid w:val="00AA5529"/>
    <w:rsid w:val="00AA5625"/>
    <w:rsid w:val="00AA5A9F"/>
    <w:rsid w:val="00AA5D0B"/>
    <w:rsid w:val="00AA601E"/>
    <w:rsid w:val="00AA6026"/>
    <w:rsid w:val="00AA614F"/>
    <w:rsid w:val="00AA62A3"/>
    <w:rsid w:val="00AA64F2"/>
    <w:rsid w:val="00AA67DE"/>
    <w:rsid w:val="00AA6882"/>
    <w:rsid w:val="00AA692A"/>
    <w:rsid w:val="00AA6D10"/>
    <w:rsid w:val="00AA718A"/>
    <w:rsid w:val="00AA7485"/>
    <w:rsid w:val="00AA76E1"/>
    <w:rsid w:val="00AA7835"/>
    <w:rsid w:val="00AA78A8"/>
    <w:rsid w:val="00AA7CAC"/>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5C"/>
    <w:rsid w:val="00AB3106"/>
    <w:rsid w:val="00AB338F"/>
    <w:rsid w:val="00AB3415"/>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C51"/>
    <w:rsid w:val="00AB5CEC"/>
    <w:rsid w:val="00AB5DA4"/>
    <w:rsid w:val="00AB6112"/>
    <w:rsid w:val="00AB6832"/>
    <w:rsid w:val="00AB72A8"/>
    <w:rsid w:val="00AB72F1"/>
    <w:rsid w:val="00AB754F"/>
    <w:rsid w:val="00AB75D1"/>
    <w:rsid w:val="00AB7776"/>
    <w:rsid w:val="00AB7E19"/>
    <w:rsid w:val="00AC0054"/>
    <w:rsid w:val="00AC0237"/>
    <w:rsid w:val="00AC02C1"/>
    <w:rsid w:val="00AC0321"/>
    <w:rsid w:val="00AC05E4"/>
    <w:rsid w:val="00AC072C"/>
    <w:rsid w:val="00AC0894"/>
    <w:rsid w:val="00AC099E"/>
    <w:rsid w:val="00AC0A76"/>
    <w:rsid w:val="00AC0AB6"/>
    <w:rsid w:val="00AC103C"/>
    <w:rsid w:val="00AC122B"/>
    <w:rsid w:val="00AC123A"/>
    <w:rsid w:val="00AC1259"/>
    <w:rsid w:val="00AC134C"/>
    <w:rsid w:val="00AC1478"/>
    <w:rsid w:val="00AC165D"/>
    <w:rsid w:val="00AC17E0"/>
    <w:rsid w:val="00AC18E7"/>
    <w:rsid w:val="00AC1C3F"/>
    <w:rsid w:val="00AC1C7F"/>
    <w:rsid w:val="00AC22D5"/>
    <w:rsid w:val="00AC22D9"/>
    <w:rsid w:val="00AC23BC"/>
    <w:rsid w:val="00AC2654"/>
    <w:rsid w:val="00AC27DB"/>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896"/>
    <w:rsid w:val="00AD0B82"/>
    <w:rsid w:val="00AD0B9D"/>
    <w:rsid w:val="00AD0C9A"/>
    <w:rsid w:val="00AD0D7E"/>
    <w:rsid w:val="00AD0DFF"/>
    <w:rsid w:val="00AD1051"/>
    <w:rsid w:val="00AD1173"/>
    <w:rsid w:val="00AD16D2"/>
    <w:rsid w:val="00AD1736"/>
    <w:rsid w:val="00AD1D94"/>
    <w:rsid w:val="00AD23D1"/>
    <w:rsid w:val="00AD281C"/>
    <w:rsid w:val="00AD2E7B"/>
    <w:rsid w:val="00AD2FAD"/>
    <w:rsid w:val="00AD3040"/>
    <w:rsid w:val="00AD32DF"/>
    <w:rsid w:val="00AD3629"/>
    <w:rsid w:val="00AD3667"/>
    <w:rsid w:val="00AD3ADF"/>
    <w:rsid w:val="00AD3B56"/>
    <w:rsid w:val="00AD3CAD"/>
    <w:rsid w:val="00AD3D82"/>
    <w:rsid w:val="00AD3F9B"/>
    <w:rsid w:val="00AD4063"/>
    <w:rsid w:val="00AD420E"/>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6E8"/>
    <w:rsid w:val="00AD682D"/>
    <w:rsid w:val="00AD6A05"/>
    <w:rsid w:val="00AD6C1C"/>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E7E"/>
    <w:rsid w:val="00AE1F47"/>
    <w:rsid w:val="00AE2266"/>
    <w:rsid w:val="00AE245B"/>
    <w:rsid w:val="00AE26C6"/>
    <w:rsid w:val="00AE297C"/>
    <w:rsid w:val="00AE2CF0"/>
    <w:rsid w:val="00AE2D13"/>
    <w:rsid w:val="00AE2FEB"/>
    <w:rsid w:val="00AE34A6"/>
    <w:rsid w:val="00AE359A"/>
    <w:rsid w:val="00AE3610"/>
    <w:rsid w:val="00AE37C9"/>
    <w:rsid w:val="00AE395A"/>
    <w:rsid w:val="00AE3977"/>
    <w:rsid w:val="00AE3B5F"/>
    <w:rsid w:val="00AE3DF5"/>
    <w:rsid w:val="00AE42E9"/>
    <w:rsid w:val="00AE439B"/>
    <w:rsid w:val="00AE4408"/>
    <w:rsid w:val="00AE461C"/>
    <w:rsid w:val="00AE46B1"/>
    <w:rsid w:val="00AE4745"/>
    <w:rsid w:val="00AE4816"/>
    <w:rsid w:val="00AE484B"/>
    <w:rsid w:val="00AE48C9"/>
    <w:rsid w:val="00AE4972"/>
    <w:rsid w:val="00AE4B70"/>
    <w:rsid w:val="00AE4FB3"/>
    <w:rsid w:val="00AE5277"/>
    <w:rsid w:val="00AE5388"/>
    <w:rsid w:val="00AE59B5"/>
    <w:rsid w:val="00AE60FA"/>
    <w:rsid w:val="00AE61D9"/>
    <w:rsid w:val="00AE61F7"/>
    <w:rsid w:val="00AE63DF"/>
    <w:rsid w:val="00AE68A6"/>
    <w:rsid w:val="00AE6960"/>
    <w:rsid w:val="00AE6AFF"/>
    <w:rsid w:val="00AE6C8D"/>
    <w:rsid w:val="00AE704E"/>
    <w:rsid w:val="00AE70F1"/>
    <w:rsid w:val="00AE71A2"/>
    <w:rsid w:val="00AE75D4"/>
    <w:rsid w:val="00AE775D"/>
    <w:rsid w:val="00AE78B8"/>
    <w:rsid w:val="00AE7BAE"/>
    <w:rsid w:val="00AE7E82"/>
    <w:rsid w:val="00AF036C"/>
    <w:rsid w:val="00AF0387"/>
    <w:rsid w:val="00AF05CD"/>
    <w:rsid w:val="00AF06E8"/>
    <w:rsid w:val="00AF076E"/>
    <w:rsid w:val="00AF079A"/>
    <w:rsid w:val="00AF0AC5"/>
    <w:rsid w:val="00AF0DDF"/>
    <w:rsid w:val="00AF1614"/>
    <w:rsid w:val="00AF178D"/>
    <w:rsid w:val="00AF183C"/>
    <w:rsid w:val="00AF1DC2"/>
    <w:rsid w:val="00AF1E71"/>
    <w:rsid w:val="00AF216B"/>
    <w:rsid w:val="00AF22B1"/>
    <w:rsid w:val="00AF23A5"/>
    <w:rsid w:val="00AF2624"/>
    <w:rsid w:val="00AF2693"/>
    <w:rsid w:val="00AF2803"/>
    <w:rsid w:val="00AF2B2E"/>
    <w:rsid w:val="00AF2B4C"/>
    <w:rsid w:val="00AF2C8D"/>
    <w:rsid w:val="00AF2CDC"/>
    <w:rsid w:val="00AF2D9C"/>
    <w:rsid w:val="00AF30ED"/>
    <w:rsid w:val="00AF31E7"/>
    <w:rsid w:val="00AF355C"/>
    <w:rsid w:val="00AF376A"/>
    <w:rsid w:val="00AF3A33"/>
    <w:rsid w:val="00AF3B39"/>
    <w:rsid w:val="00AF3B52"/>
    <w:rsid w:val="00AF3C5B"/>
    <w:rsid w:val="00AF3F7C"/>
    <w:rsid w:val="00AF3F7E"/>
    <w:rsid w:val="00AF3FE8"/>
    <w:rsid w:val="00AF43FA"/>
    <w:rsid w:val="00AF459B"/>
    <w:rsid w:val="00AF45B1"/>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3B"/>
    <w:rsid w:val="00AF6747"/>
    <w:rsid w:val="00AF67BC"/>
    <w:rsid w:val="00AF6A7A"/>
    <w:rsid w:val="00AF6C73"/>
    <w:rsid w:val="00AF7480"/>
    <w:rsid w:val="00AF75A0"/>
    <w:rsid w:val="00AF76B2"/>
    <w:rsid w:val="00AF793C"/>
    <w:rsid w:val="00AF7F04"/>
    <w:rsid w:val="00B00151"/>
    <w:rsid w:val="00B0030D"/>
    <w:rsid w:val="00B0064B"/>
    <w:rsid w:val="00B008BB"/>
    <w:rsid w:val="00B008DF"/>
    <w:rsid w:val="00B008FF"/>
    <w:rsid w:val="00B00B59"/>
    <w:rsid w:val="00B00B6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07A4B"/>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C3A"/>
    <w:rsid w:val="00B13CEA"/>
    <w:rsid w:val="00B14129"/>
    <w:rsid w:val="00B1414D"/>
    <w:rsid w:val="00B1428E"/>
    <w:rsid w:val="00B145C6"/>
    <w:rsid w:val="00B14684"/>
    <w:rsid w:val="00B1477D"/>
    <w:rsid w:val="00B14783"/>
    <w:rsid w:val="00B1485C"/>
    <w:rsid w:val="00B14A04"/>
    <w:rsid w:val="00B14A96"/>
    <w:rsid w:val="00B14C04"/>
    <w:rsid w:val="00B14C71"/>
    <w:rsid w:val="00B14F9F"/>
    <w:rsid w:val="00B1513F"/>
    <w:rsid w:val="00B153D6"/>
    <w:rsid w:val="00B153F3"/>
    <w:rsid w:val="00B1559D"/>
    <w:rsid w:val="00B15A39"/>
    <w:rsid w:val="00B15C74"/>
    <w:rsid w:val="00B16137"/>
    <w:rsid w:val="00B16275"/>
    <w:rsid w:val="00B162A2"/>
    <w:rsid w:val="00B16AFA"/>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E55"/>
    <w:rsid w:val="00B25187"/>
    <w:rsid w:val="00B257EF"/>
    <w:rsid w:val="00B25821"/>
    <w:rsid w:val="00B2591C"/>
    <w:rsid w:val="00B25A6B"/>
    <w:rsid w:val="00B25ADC"/>
    <w:rsid w:val="00B25F21"/>
    <w:rsid w:val="00B25F74"/>
    <w:rsid w:val="00B25FF8"/>
    <w:rsid w:val="00B26106"/>
    <w:rsid w:val="00B262D0"/>
    <w:rsid w:val="00B26346"/>
    <w:rsid w:val="00B26615"/>
    <w:rsid w:val="00B26856"/>
    <w:rsid w:val="00B269DE"/>
    <w:rsid w:val="00B26C32"/>
    <w:rsid w:val="00B26E0B"/>
    <w:rsid w:val="00B274BE"/>
    <w:rsid w:val="00B2771B"/>
    <w:rsid w:val="00B2795D"/>
    <w:rsid w:val="00B27D5B"/>
    <w:rsid w:val="00B3000E"/>
    <w:rsid w:val="00B300E1"/>
    <w:rsid w:val="00B3048A"/>
    <w:rsid w:val="00B30517"/>
    <w:rsid w:val="00B30A24"/>
    <w:rsid w:val="00B30A89"/>
    <w:rsid w:val="00B31693"/>
    <w:rsid w:val="00B3169B"/>
    <w:rsid w:val="00B31A68"/>
    <w:rsid w:val="00B31B7C"/>
    <w:rsid w:val="00B32512"/>
    <w:rsid w:val="00B32660"/>
    <w:rsid w:val="00B32A8D"/>
    <w:rsid w:val="00B32A8F"/>
    <w:rsid w:val="00B32CC1"/>
    <w:rsid w:val="00B332D6"/>
    <w:rsid w:val="00B336A9"/>
    <w:rsid w:val="00B336CB"/>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D92"/>
    <w:rsid w:val="00B362BE"/>
    <w:rsid w:val="00B364A5"/>
    <w:rsid w:val="00B366C2"/>
    <w:rsid w:val="00B3698F"/>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9CD"/>
    <w:rsid w:val="00B44C62"/>
    <w:rsid w:val="00B44CDF"/>
    <w:rsid w:val="00B44E45"/>
    <w:rsid w:val="00B44EE9"/>
    <w:rsid w:val="00B44F71"/>
    <w:rsid w:val="00B4514B"/>
    <w:rsid w:val="00B45197"/>
    <w:rsid w:val="00B453BD"/>
    <w:rsid w:val="00B45A48"/>
    <w:rsid w:val="00B45E8F"/>
    <w:rsid w:val="00B4608F"/>
    <w:rsid w:val="00B463B6"/>
    <w:rsid w:val="00B463B8"/>
    <w:rsid w:val="00B4667C"/>
    <w:rsid w:val="00B4685E"/>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4D"/>
    <w:rsid w:val="00B54BD6"/>
    <w:rsid w:val="00B54BE3"/>
    <w:rsid w:val="00B54CC2"/>
    <w:rsid w:val="00B54F75"/>
    <w:rsid w:val="00B550BE"/>
    <w:rsid w:val="00B559AB"/>
    <w:rsid w:val="00B55CE3"/>
    <w:rsid w:val="00B55D5D"/>
    <w:rsid w:val="00B561E0"/>
    <w:rsid w:val="00B5648D"/>
    <w:rsid w:val="00B5666D"/>
    <w:rsid w:val="00B56C0D"/>
    <w:rsid w:val="00B56C6F"/>
    <w:rsid w:val="00B56E2E"/>
    <w:rsid w:val="00B5701B"/>
    <w:rsid w:val="00B574B6"/>
    <w:rsid w:val="00B6049E"/>
    <w:rsid w:val="00B6050A"/>
    <w:rsid w:val="00B607C7"/>
    <w:rsid w:val="00B609BF"/>
    <w:rsid w:val="00B60A1B"/>
    <w:rsid w:val="00B60E11"/>
    <w:rsid w:val="00B60EA2"/>
    <w:rsid w:val="00B60ED3"/>
    <w:rsid w:val="00B60FE8"/>
    <w:rsid w:val="00B61376"/>
    <w:rsid w:val="00B61472"/>
    <w:rsid w:val="00B61762"/>
    <w:rsid w:val="00B61995"/>
    <w:rsid w:val="00B61A6C"/>
    <w:rsid w:val="00B61BEE"/>
    <w:rsid w:val="00B61C2D"/>
    <w:rsid w:val="00B61CED"/>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0DB"/>
    <w:rsid w:val="00B65147"/>
    <w:rsid w:val="00B655A4"/>
    <w:rsid w:val="00B658BD"/>
    <w:rsid w:val="00B6599C"/>
    <w:rsid w:val="00B65CEF"/>
    <w:rsid w:val="00B65E2D"/>
    <w:rsid w:val="00B65FF9"/>
    <w:rsid w:val="00B6626F"/>
    <w:rsid w:val="00B66422"/>
    <w:rsid w:val="00B66A2C"/>
    <w:rsid w:val="00B66B50"/>
    <w:rsid w:val="00B673DE"/>
    <w:rsid w:val="00B67639"/>
    <w:rsid w:val="00B6776C"/>
    <w:rsid w:val="00B6778C"/>
    <w:rsid w:val="00B67BA9"/>
    <w:rsid w:val="00B67EA9"/>
    <w:rsid w:val="00B67F89"/>
    <w:rsid w:val="00B701A9"/>
    <w:rsid w:val="00B702AF"/>
    <w:rsid w:val="00B70341"/>
    <w:rsid w:val="00B709B9"/>
    <w:rsid w:val="00B70C91"/>
    <w:rsid w:val="00B70CE2"/>
    <w:rsid w:val="00B70D15"/>
    <w:rsid w:val="00B70F00"/>
    <w:rsid w:val="00B70FBB"/>
    <w:rsid w:val="00B710BA"/>
    <w:rsid w:val="00B71105"/>
    <w:rsid w:val="00B71135"/>
    <w:rsid w:val="00B71459"/>
    <w:rsid w:val="00B71489"/>
    <w:rsid w:val="00B71782"/>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81B"/>
    <w:rsid w:val="00B74E0F"/>
    <w:rsid w:val="00B74E8C"/>
    <w:rsid w:val="00B74E93"/>
    <w:rsid w:val="00B75349"/>
    <w:rsid w:val="00B754F2"/>
    <w:rsid w:val="00B755D1"/>
    <w:rsid w:val="00B75C24"/>
    <w:rsid w:val="00B75C95"/>
    <w:rsid w:val="00B765AB"/>
    <w:rsid w:val="00B7675C"/>
    <w:rsid w:val="00B76988"/>
    <w:rsid w:val="00B76AA5"/>
    <w:rsid w:val="00B76AAA"/>
    <w:rsid w:val="00B76BBF"/>
    <w:rsid w:val="00B76BD1"/>
    <w:rsid w:val="00B77012"/>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1F7A"/>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237"/>
    <w:rsid w:val="00B84457"/>
    <w:rsid w:val="00B84680"/>
    <w:rsid w:val="00B84D1B"/>
    <w:rsid w:val="00B84DA9"/>
    <w:rsid w:val="00B84E0A"/>
    <w:rsid w:val="00B84EF8"/>
    <w:rsid w:val="00B85066"/>
    <w:rsid w:val="00B851E4"/>
    <w:rsid w:val="00B852AD"/>
    <w:rsid w:val="00B85397"/>
    <w:rsid w:val="00B855B8"/>
    <w:rsid w:val="00B85C57"/>
    <w:rsid w:val="00B85D4C"/>
    <w:rsid w:val="00B85EB9"/>
    <w:rsid w:val="00B85FA7"/>
    <w:rsid w:val="00B860AB"/>
    <w:rsid w:val="00B86233"/>
    <w:rsid w:val="00B862C8"/>
    <w:rsid w:val="00B86662"/>
    <w:rsid w:val="00B8680C"/>
    <w:rsid w:val="00B86D2E"/>
    <w:rsid w:val="00B86D4A"/>
    <w:rsid w:val="00B86D56"/>
    <w:rsid w:val="00B86F9C"/>
    <w:rsid w:val="00B870FE"/>
    <w:rsid w:val="00B871C3"/>
    <w:rsid w:val="00B872D6"/>
    <w:rsid w:val="00B87413"/>
    <w:rsid w:val="00B876FF"/>
    <w:rsid w:val="00B8788C"/>
    <w:rsid w:val="00B87A19"/>
    <w:rsid w:val="00B87C5E"/>
    <w:rsid w:val="00B87E88"/>
    <w:rsid w:val="00B87FE0"/>
    <w:rsid w:val="00B90041"/>
    <w:rsid w:val="00B9015F"/>
    <w:rsid w:val="00B90354"/>
    <w:rsid w:val="00B90749"/>
    <w:rsid w:val="00B90B47"/>
    <w:rsid w:val="00B90C21"/>
    <w:rsid w:val="00B90C9D"/>
    <w:rsid w:val="00B90EBA"/>
    <w:rsid w:val="00B9133A"/>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F3A"/>
    <w:rsid w:val="00B93FE9"/>
    <w:rsid w:val="00B94047"/>
    <w:rsid w:val="00B9428E"/>
    <w:rsid w:val="00B94296"/>
    <w:rsid w:val="00B942C8"/>
    <w:rsid w:val="00B942D7"/>
    <w:rsid w:val="00B94447"/>
    <w:rsid w:val="00B94B8E"/>
    <w:rsid w:val="00B94BED"/>
    <w:rsid w:val="00B94E0E"/>
    <w:rsid w:val="00B94E72"/>
    <w:rsid w:val="00B94F4A"/>
    <w:rsid w:val="00B95404"/>
    <w:rsid w:val="00B957D6"/>
    <w:rsid w:val="00B95BA7"/>
    <w:rsid w:val="00B95C6E"/>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4C"/>
    <w:rsid w:val="00BA1FCA"/>
    <w:rsid w:val="00BA2368"/>
    <w:rsid w:val="00BA2A3C"/>
    <w:rsid w:val="00BA2AA8"/>
    <w:rsid w:val="00BA2B11"/>
    <w:rsid w:val="00BA2E35"/>
    <w:rsid w:val="00BA308C"/>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88F"/>
    <w:rsid w:val="00BA59F8"/>
    <w:rsid w:val="00BA5A2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10DE"/>
    <w:rsid w:val="00BB127E"/>
    <w:rsid w:val="00BB1931"/>
    <w:rsid w:val="00BB1CD8"/>
    <w:rsid w:val="00BB1D50"/>
    <w:rsid w:val="00BB1D95"/>
    <w:rsid w:val="00BB1E21"/>
    <w:rsid w:val="00BB1EA8"/>
    <w:rsid w:val="00BB1FEE"/>
    <w:rsid w:val="00BB2421"/>
    <w:rsid w:val="00BB24E3"/>
    <w:rsid w:val="00BB25C7"/>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BEE"/>
    <w:rsid w:val="00BB4D80"/>
    <w:rsid w:val="00BB5040"/>
    <w:rsid w:val="00BB506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C00FB"/>
    <w:rsid w:val="00BC0242"/>
    <w:rsid w:val="00BC025F"/>
    <w:rsid w:val="00BC0384"/>
    <w:rsid w:val="00BC0606"/>
    <w:rsid w:val="00BC098F"/>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6D"/>
    <w:rsid w:val="00BC2CA2"/>
    <w:rsid w:val="00BC2D17"/>
    <w:rsid w:val="00BC300D"/>
    <w:rsid w:val="00BC307B"/>
    <w:rsid w:val="00BC311C"/>
    <w:rsid w:val="00BC3468"/>
    <w:rsid w:val="00BC356C"/>
    <w:rsid w:val="00BC3890"/>
    <w:rsid w:val="00BC3F34"/>
    <w:rsid w:val="00BC414F"/>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DA9"/>
    <w:rsid w:val="00BD5E46"/>
    <w:rsid w:val="00BD5F42"/>
    <w:rsid w:val="00BD5F49"/>
    <w:rsid w:val="00BD65C4"/>
    <w:rsid w:val="00BD678B"/>
    <w:rsid w:val="00BD68BE"/>
    <w:rsid w:val="00BD68C9"/>
    <w:rsid w:val="00BD6969"/>
    <w:rsid w:val="00BD729C"/>
    <w:rsid w:val="00BD72A3"/>
    <w:rsid w:val="00BD72CA"/>
    <w:rsid w:val="00BD759F"/>
    <w:rsid w:val="00BD78CE"/>
    <w:rsid w:val="00BD7D31"/>
    <w:rsid w:val="00BD7EF3"/>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B0E"/>
    <w:rsid w:val="00BE2C50"/>
    <w:rsid w:val="00BE2C85"/>
    <w:rsid w:val="00BE3372"/>
    <w:rsid w:val="00BE3406"/>
    <w:rsid w:val="00BE34AA"/>
    <w:rsid w:val="00BE39E8"/>
    <w:rsid w:val="00BE3AA3"/>
    <w:rsid w:val="00BE3AA5"/>
    <w:rsid w:val="00BE480C"/>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A99"/>
    <w:rsid w:val="00BE6B34"/>
    <w:rsid w:val="00BE6B40"/>
    <w:rsid w:val="00BE7007"/>
    <w:rsid w:val="00BE711C"/>
    <w:rsid w:val="00BE7203"/>
    <w:rsid w:val="00BE7273"/>
    <w:rsid w:val="00BE73DC"/>
    <w:rsid w:val="00BE77CB"/>
    <w:rsid w:val="00BE79D1"/>
    <w:rsid w:val="00BE7AAC"/>
    <w:rsid w:val="00BE7BEC"/>
    <w:rsid w:val="00BF00B8"/>
    <w:rsid w:val="00BF0195"/>
    <w:rsid w:val="00BF02C2"/>
    <w:rsid w:val="00BF03AB"/>
    <w:rsid w:val="00BF0846"/>
    <w:rsid w:val="00BF0AB0"/>
    <w:rsid w:val="00BF0FFB"/>
    <w:rsid w:val="00BF10BC"/>
    <w:rsid w:val="00BF11CA"/>
    <w:rsid w:val="00BF1241"/>
    <w:rsid w:val="00BF13D7"/>
    <w:rsid w:val="00BF1508"/>
    <w:rsid w:val="00BF1782"/>
    <w:rsid w:val="00BF17EC"/>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965"/>
    <w:rsid w:val="00BF2B82"/>
    <w:rsid w:val="00BF2CAC"/>
    <w:rsid w:val="00BF337C"/>
    <w:rsid w:val="00BF33E3"/>
    <w:rsid w:val="00BF33FD"/>
    <w:rsid w:val="00BF38C6"/>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1263"/>
    <w:rsid w:val="00C0148B"/>
    <w:rsid w:val="00C014D0"/>
    <w:rsid w:val="00C015CD"/>
    <w:rsid w:val="00C01760"/>
    <w:rsid w:val="00C01A16"/>
    <w:rsid w:val="00C01A53"/>
    <w:rsid w:val="00C01F4F"/>
    <w:rsid w:val="00C020EE"/>
    <w:rsid w:val="00C02369"/>
    <w:rsid w:val="00C02477"/>
    <w:rsid w:val="00C028AA"/>
    <w:rsid w:val="00C02903"/>
    <w:rsid w:val="00C0298F"/>
    <w:rsid w:val="00C029AD"/>
    <w:rsid w:val="00C02A0D"/>
    <w:rsid w:val="00C02C3C"/>
    <w:rsid w:val="00C0334C"/>
    <w:rsid w:val="00C03386"/>
    <w:rsid w:val="00C035AA"/>
    <w:rsid w:val="00C0395A"/>
    <w:rsid w:val="00C03A63"/>
    <w:rsid w:val="00C03D4E"/>
    <w:rsid w:val="00C03F7A"/>
    <w:rsid w:val="00C0409A"/>
    <w:rsid w:val="00C040DE"/>
    <w:rsid w:val="00C041B3"/>
    <w:rsid w:val="00C045C1"/>
    <w:rsid w:val="00C04DE2"/>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70B"/>
    <w:rsid w:val="00C11800"/>
    <w:rsid w:val="00C11991"/>
    <w:rsid w:val="00C11BF5"/>
    <w:rsid w:val="00C11C64"/>
    <w:rsid w:val="00C11D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61"/>
    <w:rsid w:val="00C148E6"/>
    <w:rsid w:val="00C149EA"/>
    <w:rsid w:val="00C14AA5"/>
    <w:rsid w:val="00C14B55"/>
    <w:rsid w:val="00C14D0D"/>
    <w:rsid w:val="00C14FE2"/>
    <w:rsid w:val="00C15111"/>
    <w:rsid w:val="00C1563A"/>
    <w:rsid w:val="00C156C4"/>
    <w:rsid w:val="00C15A79"/>
    <w:rsid w:val="00C15A82"/>
    <w:rsid w:val="00C15CBF"/>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AE1"/>
    <w:rsid w:val="00C21E17"/>
    <w:rsid w:val="00C21F9D"/>
    <w:rsid w:val="00C21FC2"/>
    <w:rsid w:val="00C2212E"/>
    <w:rsid w:val="00C22421"/>
    <w:rsid w:val="00C22581"/>
    <w:rsid w:val="00C225FC"/>
    <w:rsid w:val="00C23139"/>
    <w:rsid w:val="00C23262"/>
    <w:rsid w:val="00C23664"/>
    <w:rsid w:val="00C238E3"/>
    <w:rsid w:val="00C23E52"/>
    <w:rsid w:val="00C23E6C"/>
    <w:rsid w:val="00C2428C"/>
    <w:rsid w:val="00C242AC"/>
    <w:rsid w:val="00C24392"/>
    <w:rsid w:val="00C24962"/>
    <w:rsid w:val="00C24AD6"/>
    <w:rsid w:val="00C24CC7"/>
    <w:rsid w:val="00C24D33"/>
    <w:rsid w:val="00C25161"/>
    <w:rsid w:val="00C25178"/>
    <w:rsid w:val="00C251C5"/>
    <w:rsid w:val="00C25530"/>
    <w:rsid w:val="00C25624"/>
    <w:rsid w:val="00C258ED"/>
    <w:rsid w:val="00C25C73"/>
    <w:rsid w:val="00C25D4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C17"/>
    <w:rsid w:val="00C3014F"/>
    <w:rsid w:val="00C3017D"/>
    <w:rsid w:val="00C303E0"/>
    <w:rsid w:val="00C303F3"/>
    <w:rsid w:val="00C3054E"/>
    <w:rsid w:val="00C30A5B"/>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A49"/>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DEE"/>
    <w:rsid w:val="00C34E2F"/>
    <w:rsid w:val="00C34EFF"/>
    <w:rsid w:val="00C35065"/>
    <w:rsid w:val="00C350BE"/>
    <w:rsid w:val="00C350F6"/>
    <w:rsid w:val="00C351FC"/>
    <w:rsid w:val="00C35673"/>
    <w:rsid w:val="00C35705"/>
    <w:rsid w:val="00C35AD5"/>
    <w:rsid w:val="00C35CF5"/>
    <w:rsid w:val="00C36205"/>
    <w:rsid w:val="00C363C5"/>
    <w:rsid w:val="00C3652D"/>
    <w:rsid w:val="00C366CE"/>
    <w:rsid w:val="00C36722"/>
    <w:rsid w:val="00C36904"/>
    <w:rsid w:val="00C369A3"/>
    <w:rsid w:val="00C36F78"/>
    <w:rsid w:val="00C37211"/>
    <w:rsid w:val="00C3729F"/>
    <w:rsid w:val="00C3739E"/>
    <w:rsid w:val="00C37B4B"/>
    <w:rsid w:val="00C37CD1"/>
    <w:rsid w:val="00C37DA2"/>
    <w:rsid w:val="00C40452"/>
    <w:rsid w:val="00C40805"/>
    <w:rsid w:val="00C40A10"/>
    <w:rsid w:val="00C40D9F"/>
    <w:rsid w:val="00C411CE"/>
    <w:rsid w:val="00C41373"/>
    <w:rsid w:val="00C415F6"/>
    <w:rsid w:val="00C4176A"/>
    <w:rsid w:val="00C41B94"/>
    <w:rsid w:val="00C42187"/>
    <w:rsid w:val="00C4229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437"/>
    <w:rsid w:val="00C44529"/>
    <w:rsid w:val="00C44790"/>
    <w:rsid w:val="00C4485C"/>
    <w:rsid w:val="00C44AE0"/>
    <w:rsid w:val="00C44B4F"/>
    <w:rsid w:val="00C44C26"/>
    <w:rsid w:val="00C44D06"/>
    <w:rsid w:val="00C45016"/>
    <w:rsid w:val="00C45349"/>
    <w:rsid w:val="00C454DF"/>
    <w:rsid w:val="00C455F3"/>
    <w:rsid w:val="00C45858"/>
    <w:rsid w:val="00C458A4"/>
    <w:rsid w:val="00C4599F"/>
    <w:rsid w:val="00C459D2"/>
    <w:rsid w:val="00C45B46"/>
    <w:rsid w:val="00C46623"/>
    <w:rsid w:val="00C468EE"/>
    <w:rsid w:val="00C46B6B"/>
    <w:rsid w:val="00C46C9F"/>
    <w:rsid w:val="00C46E41"/>
    <w:rsid w:val="00C46F50"/>
    <w:rsid w:val="00C4715C"/>
    <w:rsid w:val="00C47566"/>
    <w:rsid w:val="00C478F5"/>
    <w:rsid w:val="00C479B4"/>
    <w:rsid w:val="00C47C32"/>
    <w:rsid w:val="00C500CA"/>
    <w:rsid w:val="00C500DD"/>
    <w:rsid w:val="00C500F8"/>
    <w:rsid w:val="00C502BB"/>
    <w:rsid w:val="00C506A1"/>
    <w:rsid w:val="00C5076A"/>
    <w:rsid w:val="00C507A8"/>
    <w:rsid w:val="00C507EF"/>
    <w:rsid w:val="00C50B3E"/>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22"/>
    <w:rsid w:val="00C53341"/>
    <w:rsid w:val="00C536AF"/>
    <w:rsid w:val="00C53A7B"/>
    <w:rsid w:val="00C53B2F"/>
    <w:rsid w:val="00C53F4C"/>
    <w:rsid w:val="00C54141"/>
    <w:rsid w:val="00C54185"/>
    <w:rsid w:val="00C542B9"/>
    <w:rsid w:val="00C54845"/>
    <w:rsid w:val="00C54852"/>
    <w:rsid w:val="00C54E3F"/>
    <w:rsid w:val="00C55494"/>
    <w:rsid w:val="00C557EE"/>
    <w:rsid w:val="00C55DC6"/>
    <w:rsid w:val="00C55E33"/>
    <w:rsid w:val="00C55ECA"/>
    <w:rsid w:val="00C56FB7"/>
    <w:rsid w:val="00C56FE8"/>
    <w:rsid w:val="00C5703E"/>
    <w:rsid w:val="00C5712D"/>
    <w:rsid w:val="00C572E6"/>
    <w:rsid w:val="00C5749E"/>
    <w:rsid w:val="00C57998"/>
    <w:rsid w:val="00C57A8A"/>
    <w:rsid w:val="00C57B63"/>
    <w:rsid w:val="00C57C78"/>
    <w:rsid w:val="00C57E08"/>
    <w:rsid w:val="00C6047E"/>
    <w:rsid w:val="00C60672"/>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1"/>
    <w:rsid w:val="00C62D65"/>
    <w:rsid w:val="00C62EFC"/>
    <w:rsid w:val="00C63378"/>
    <w:rsid w:val="00C63A8B"/>
    <w:rsid w:val="00C63B58"/>
    <w:rsid w:val="00C63C27"/>
    <w:rsid w:val="00C63C31"/>
    <w:rsid w:val="00C642F9"/>
    <w:rsid w:val="00C64619"/>
    <w:rsid w:val="00C648E3"/>
    <w:rsid w:val="00C6499F"/>
    <w:rsid w:val="00C64B2D"/>
    <w:rsid w:val="00C64B50"/>
    <w:rsid w:val="00C64C4B"/>
    <w:rsid w:val="00C64C82"/>
    <w:rsid w:val="00C64CAD"/>
    <w:rsid w:val="00C64D1F"/>
    <w:rsid w:val="00C64DB9"/>
    <w:rsid w:val="00C65076"/>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5B7"/>
    <w:rsid w:val="00C71966"/>
    <w:rsid w:val="00C71CFE"/>
    <w:rsid w:val="00C71D37"/>
    <w:rsid w:val="00C72020"/>
    <w:rsid w:val="00C722DB"/>
    <w:rsid w:val="00C72308"/>
    <w:rsid w:val="00C7256F"/>
    <w:rsid w:val="00C728B2"/>
    <w:rsid w:val="00C72A5D"/>
    <w:rsid w:val="00C72C0D"/>
    <w:rsid w:val="00C72CD2"/>
    <w:rsid w:val="00C72F52"/>
    <w:rsid w:val="00C72F73"/>
    <w:rsid w:val="00C73212"/>
    <w:rsid w:val="00C732C8"/>
    <w:rsid w:val="00C733A8"/>
    <w:rsid w:val="00C7354F"/>
    <w:rsid w:val="00C73552"/>
    <w:rsid w:val="00C735FD"/>
    <w:rsid w:val="00C73CF5"/>
    <w:rsid w:val="00C73D0C"/>
    <w:rsid w:val="00C740EB"/>
    <w:rsid w:val="00C74203"/>
    <w:rsid w:val="00C74536"/>
    <w:rsid w:val="00C746F0"/>
    <w:rsid w:val="00C74766"/>
    <w:rsid w:val="00C74C2E"/>
    <w:rsid w:val="00C74C93"/>
    <w:rsid w:val="00C74E54"/>
    <w:rsid w:val="00C7500E"/>
    <w:rsid w:val="00C750AE"/>
    <w:rsid w:val="00C75450"/>
    <w:rsid w:val="00C7549E"/>
    <w:rsid w:val="00C75B12"/>
    <w:rsid w:val="00C75B7C"/>
    <w:rsid w:val="00C75BAE"/>
    <w:rsid w:val="00C75DC9"/>
    <w:rsid w:val="00C76229"/>
    <w:rsid w:val="00C767EE"/>
    <w:rsid w:val="00C76C01"/>
    <w:rsid w:val="00C76CB9"/>
    <w:rsid w:val="00C76D2D"/>
    <w:rsid w:val="00C76F6A"/>
    <w:rsid w:val="00C772BB"/>
    <w:rsid w:val="00C77467"/>
    <w:rsid w:val="00C7751A"/>
    <w:rsid w:val="00C77D47"/>
    <w:rsid w:val="00C77DD0"/>
    <w:rsid w:val="00C77F62"/>
    <w:rsid w:val="00C8004D"/>
    <w:rsid w:val="00C80144"/>
    <w:rsid w:val="00C801A3"/>
    <w:rsid w:val="00C801C9"/>
    <w:rsid w:val="00C808AB"/>
    <w:rsid w:val="00C80B85"/>
    <w:rsid w:val="00C80B96"/>
    <w:rsid w:val="00C80F09"/>
    <w:rsid w:val="00C81382"/>
    <w:rsid w:val="00C814DF"/>
    <w:rsid w:val="00C817DE"/>
    <w:rsid w:val="00C81AAD"/>
    <w:rsid w:val="00C81C07"/>
    <w:rsid w:val="00C824D7"/>
    <w:rsid w:val="00C827AD"/>
    <w:rsid w:val="00C829AA"/>
    <w:rsid w:val="00C82A98"/>
    <w:rsid w:val="00C82BD3"/>
    <w:rsid w:val="00C82BD4"/>
    <w:rsid w:val="00C82C9E"/>
    <w:rsid w:val="00C82D6C"/>
    <w:rsid w:val="00C8317D"/>
    <w:rsid w:val="00C831A8"/>
    <w:rsid w:val="00C834F5"/>
    <w:rsid w:val="00C83A4C"/>
    <w:rsid w:val="00C83A66"/>
    <w:rsid w:val="00C83AE4"/>
    <w:rsid w:val="00C83B4F"/>
    <w:rsid w:val="00C83BB1"/>
    <w:rsid w:val="00C83CB4"/>
    <w:rsid w:val="00C841C0"/>
    <w:rsid w:val="00C842A7"/>
    <w:rsid w:val="00C842DC"/>
    <w:rsid w:val="00C843B6"/>
    <w:rsid w:val="00C84877"/>
    <w:rsid w:val="00C84D3A"/>
    <w:rsid w:val="00C84E16"/>
    <w:rsid w:val="00C84FB9"/>
    <w:rsid w:val="00C852D1"/>
    <w:rsid w:val="00C85455"/>
    <w:rsid w:val="00C8551F"/>
    <w:rsid w:val="00C855D8"/>
    <w:rsid w:val="00C85671"/>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2B2"/>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2F4D"/>
    <w:rsid w:val="00C9340F"/>
    <w:rsid w:val="00C93540"/>
    <w:rsid w:val="00C93565"/>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08"/>
    <w:rsid w:val="00C94CF5"/>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8E3"/>
    <w:rsid w:val="00CA29CD"/>
    <w:rsid w:val="00CA30D9"/>
    <w:rsid w:val="00CA32C7"/>
    <w:rsid w:val="00CA3311"/>
    <w:rsid w:val="00CA33C0"/>
    <w:rsid w:val="00CA3831"/>
    <w:rsid w:val="00CA396B"/>
    <w:rsid w:val="00CA3BC2"/>
    <w:rsid w:val="00CA3BDD"/>
    <w:rsid w:val="00CA4481"/>
    <w:rsid w:val="00CA45D5"/>
    <w:rsid w:val="00CA4928"/>
    <w:rsid w:val="00CA4E28"/>
    <w:rsid w:val="00CA510D"/>
    <w:rsid w:val="00CA5191"/>
    <w:rsid w:val="00CA5228"/>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6E95"/>
    <w:rsid w:val="00CA7207"/>
    <w:rsid w:val="00CA7C94"/>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36"/>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DAF"/>
    <w:rsid w:val="00CB4FDA"/>
    <w:rsid w:val="00CB56DD"/>
    <w:rsid w:val="00CB57FF"/>
    <w:rsid w:val="00CB58D8"/>
    <w:rsid w:val="00CB5A0D"/>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BA"/>
    <w:rsid w:val="00CB79FB"/>
    <w:rsid w:val="00CB7B24"/>
    <w:rsid w:val="00CB7BD4"/>
    <w:rsid w:val="00CB7F80"/>
    <w:rsid w:val="00CC0143"/>
    <w:rsid w:val="00CC01AE"/>
    <w:rsid w:val="00CC0200"/>
    <w:rsid w:val="00CC03EE"/>
    <w:rsid w:val="00CC0F13"/>
    <w:rsid w:val="00CC1560"/>
    <w:rsid w:val="00CC1692"/>
    <w:rsid w:val="00CC1774"/>
    <w:rsid w:val="00CC1848"/>
    <w:rsid w:val="00CC191A"/>
    <w:rsid w:val="00CC19C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F"/>
    <w:rsid w:val="00CC58C5"/>
    <w:rsid w:val="00CC5A5A"/>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306C"/>
    <w:rsid w:val="00CD34C2"/>
    <w:rsid w:val="00CD3893"/>
    <w:rsid w:val="00CD38A1"/>
    <w:rsid w:val="00CD394C"/>
    <w:rsid w:val="00CD3FD5"/>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F16"/>
    <w:rsid w:val="00CD710B"/>
    <w:rsid w:val="00CD718C"/>
    <w:rsid w:val="00CD71A0"/>
    <w:rsid w:val="00CD731C"/>
    <w:rsid w:val="00CD7382"/>
    <w:rsid w:val="00CD7651"/>
    <w:rsid w:val="00CD770E"/>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BDE"/>
    <w:rsid w:val="00CE3C36"/>
    <w:rsid w:val="00CE3C55"/>
    <w:rsid w:val="00CE3E5F"/>
    <w:rsid w:val="00CE41C7"/>
    <w:rsid w:val="00CE420C"/>
    <w:rsid w:val="00CE4392"/>
    <w:rsid w:val="00CE43BF"/>
    <w:rsid w:val="00CE47C9"/>
    <w:rsid w:val="00CE4D55"/>
    <w:rsid w:val="00CE4DCD"/>
    <w:rsid w:val="00CE4FEB"/>
    <w:rsid w:val="00CE5345"/>
    <w:rsid w:val="00CE53C3"/>
    <w:rsid w:val="00CE557B"/>
    <w:rsid w:val="00CE55E9"/>
    <w:rsid w:val="00CE5A1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E7C27"/>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86"/>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180"/>
    <w:rsid w:val="00CF7432"/>
    <w:rsid w:val="00CF7581"/>
    <w:rsid w:val="00CF766C"/>
    <w:rsid w:val="00CF7674"/>
    <w:rsid w:val="00CF7818"/>
    <w:rsid w:val="00CF7DC0"/>
    <w:rsid w:val="00D000C4"/>
    <w:rsid w:val="00D00642"/>
    <w:rsid w:val="00D00735"/>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A3E"/>
    <w:rsid w:val="00D02DC6"/>
    <w:rsid w:val="00D02E07"/>
    <w:rsid w:val="00D02E1D"/>
    <w:rsid w:val="00D0344B"/>
    <w:rsid w:val="00D03587"/>
    <w:rsid w:val="00D03648"/>
    <w:rsid w:val="00D03902"/>
    <w:rsid w:val="00D03A7F"/>
    <w:rsid w:val="00D03B68"/>
    <w:rsid w:val="00D0423D"/>
    <w:rsid w:val="00D0426D"/>
    <w:rsid w:val="00D042C4"/>
    <w:rsid w:val="00D04418"/>
    <w:rsid w:val="00D04437"/>
    <w:rsid w:val="00D049A2"/>
    <w:rsid w:val="00D04AAF"/>
    <w:rsid w:val="00D04BD0"/>
    <w:rsid w:val="00D054C7"/>
    <w:rsid w:val="00D05571"/>
    <w:rsid w:val="00D06139"/>
    <w:rsid w:val="00D06237"/>
    <w:rsid w:val="00D06371"/>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1EB"/>
    <w:rsid w:val="00D118B8"/>
    <w:rsid w:val="00D11CF7"/>
    <w:rsid w:val="00D120A5"/>
    <w:rsid w:val="00D121E9"/>
    <w:rsid w:val="00D1232B"/>
    <w:rsid w:val="00D1234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05A"/>
    <w:rsid w:val="00D152BA"/>
    <w:rsid w:val="00D154A4"/>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3F5"/>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D8A"/>
    <w:rsid w:val="00D21F40"/>
    <w:rsid w:val="00D22179"/>
    <w:rsid w:val="00D22187"/>
    <w:rsid w:val="00D223AF"/>
    <w:rsid w:val="00D223F3"/>
    <w:rsid w:val="00D22426"/>
    <w:rsid w:val="00D224AF"/>
    <w:rsid w:val="00D224F5"/>
    <w:rsid w:val="00D2265B"/>
    <w:rsid w:val="00D22F89"/>
    <w:rsid w:val="00D23444"/>
    <w:rsid w:val="00D237F3"/>
    <w:rsid w:val="00D23924"/>
    <w:rsid w:val="00D2407C"/>
    <w:rsid w:val="00D244B6"/>
    <w:rsid w:val="00D24628"/>
    <w:rsid w:val="00D24E0D"/>
    <w:rsid w:val="00D24ED9"/>
    <w:rsid w:val="00D24FA1"/>
    <w:rsid w:val="00D24FB3"/>
    <w:rsid w:val="00D25091"/>
    <w:rsid w:val="00D252BB"/>
    <w:rsid w:val="00D25553"/>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B61"/>
    <w:rsid w:val="00D26E58"/>
    <w:rsid w:val="00D26E92"/>
    <w:rsid w:val="00D27129"/>
    <w:rsid w:val="00D2759F"/>
    <w:rsid w:val="00D275E3"/>
    <w:rsid w:val="00D27943"/>
    <w:rsid w:val="00D27BE2"/>
    <w:rsid w:val="00D27C2B"/>
    <w:rsid w:val="00D27D03"/>
    <w:rsid w:val="00D303A6"/>
    <w:rsid w:val="00D3040C"/>
    <w:rsid w:val="00D30494"/>
    <w:rsid w:val="00D305D7"/>
    <w:rsid w:val="00D306C4"/>
    <w:rsid w:val="00D3070F"/>
    <w:rsid w:val="00D30F95"/>
    <w:rsid w:val="00D30FB5"/>
    <w:rsid w:val="00D31025"/>
    <w:rsid w:val="00D31337"/>
    <w:rsid w:val="00D313A6"/>
    <w:rsid w:val="00D31537"/>
    <w:rsid w:val="00D319E2"/>
    <w:rsid w:val="00D31B96"/>
    <w:rsid w:val="00D31EF5"/>
    <w:rsid w:val="00D31F68"/>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FD3"/>
    <w:rsid w:val="00D3506A"/>
    <w:rsid w:val="00D35383"/>
    <w:rsid w:val="00D353C0"/>
    <w:rsid w:val="00D35663"/>
    <w:rsid w:val="00D35E1D"/>
    <w:rsid w:val="00D36100"/>
    <w:rsid w:val="00D3614B"/>
    <w:rsid w:val="00D365D8"/>
    <w:rsid w:val="00D36951"/>
    <w:rsid w:val="00D3697B"/>
    <w:rsid w:val="00D36998"/>
    <w:rsid w:val="00D369DB"/>
    <w:rsid w:val="00D370FF"/>
    <w:rsid w:val="00D3732A"/>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554"/>
    <w:rsid w:val="00D425FA"/>
    <w:rsid w:val="00D4278B"/>
    <w:rsid w:val="00D42A96"/>
    <w:rsid w:val="00D42F17"/>
    <w:rsid w:val="00D42F5B"/>
    <w:rsid w:val="00D43228"/>
    <w:rsid w:val="00D435D6"/>
    <w:rsid w:val="00D435E2"/>
    <w:rsid w:val="00D43834"/>
    <w:rsid w:val="00D4384F"/>
    <w:rsid w:val="00D43A5A"/>
    <w:rsid w:val="00D43A9C"/>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7A"/>
    <w:rsid w:val="00D46DB6"/>
    <w:rsid w:val="00D46F86"/>
    <w:rsid w:val="00D470FC"/>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123"/>
    <w:rsid w:val="00D51361"/>
    <w:rsid w:val="00D513D7"/>
    <w:rsid w:val="00D51445"/>
    <w:rsid w:val="00D51C96"/>
    <w:rsid w:val="00D51D96"/>
    <w:rsid w:val="00D52021"/>
    <w:rsid w:val="00D52582"/>
    <w:rsid w:val="00D5287B"/>
    <w:rsid w:val="00D52916"/>
    <w:rsid w:val="00D529EB"/>
    <w:rsid w:val="00D52AE3"/>
    <w:rsid w:val="00D52D9B"/>
    <w:rsid w:val="00D52E18"/>
    <w:rsid w:val="00D52ECB"/>
    <w:rsid w:val="00D5321F"/>
    <w:rsid w:val="00D5326A"/>
    <w:rsid w:val="00D53525"/>
    <w:rsid w:val="00D5362B"/>
    <w:rsid w:val="00D53769"/>
    <w:rsid w:val="00D5387E"/>
    <w:rsid w:val="00D53941"/>
    <w:rsid w:val="00D539FB"/>
    <w:rsid w:val="00D53A3B"/>
    <w:rsid w:val="00D53A7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E24"/>
    <w:rsid w:val="00D60FB5"/>
    <w:rsid w:val="00D611B1"/>
    <w:rsid w:val="00D612B0"/>
    <w:rsid w:val="00D61458"/>
    <w:rsid w:val="00D614F3"/>
    <w:rsid w:val="00D6192C"/>
    <w:rsid w:val="00D61C83"/>
    <w:rsid w:val="00D61E22"/>
    <w:rsid w:val="00D6253B"/>
    <w:rsid w:val="00D6288B"/>
    <w:rsid w:val="00D628BE"/>
    <w:rsid w:val="00D628C5"/>
    <w:rsid w:val="00D628CC"/>
    <w:rsid w:val="00D62A51"/>
    <w:rsid w:val="00D62D6A"/>
    <w:rsid w:val="00D62EFD"/>
    <w:rsid w:val="00D62F9D"/>
    <w:rsid w:val="00D6319F"/>
    <w:rsid w:val="00D63266"/>
    <w:rsid w:val="00D634DF"/>
    <w:rsid w:val="00D637BF"/>
    <w:rsid w:val="00D639A2"/>
    <w:rsid w:val="00D63C0C"/>
    <w:rsid w:val="00D63CC8"/>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773"/>
    <w:rsid w:val="00D67895"/>
    <w:rsid w:val="00D67940"/>
    <w:rsid w:val="00D67D31"/>
    <w:rsid w:val="00D67D33"/>
    <w:rsid w:val="00D701BC"/>
    <w:rsid w:val="00D70248"/>
    <w:rsid w:val="00D70384"/>
    <w:rsid w:val="00D70965"/>
    <w:rsid w:val="00D70B3B"/>
    <w:rsid w:val="00D70D93"/>
    <w:rsid w:val="00D70DC3"/>
    <w:rsid w:val="00D71296"/>
    <w:rsid w:val="00D71553"/>
    <w:rsid w:val="00D71578"/>
    <w:rsid w:val="00D71586"/>
    <w:rsid w:val="00D71B51"/>
    <w:rsid w:val="00D71C86"/>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30C"/>
    <w:rsid w:val="00D743C9"/>
    <w:rsid w:val="00D74512"/>
    <w:rsid w:val="00D749E1"/>
    <w:rsid w:val="00D74A6C"/>
    <w:rsid w:val="00D74BB9"/>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7303"/>
    <w:rsid w:val="00D7776A"/>
    <w:rsid w:val="00D77AE4"/>
    <w:rsid w:val="00D77CD1"/>
    <w:rsid w:val="00D77F6A"/>
    <w:rsid w:val="00D80028"/>
    <w:rsid w:val="00D806FC"/>
    <w:rsid w:val="00D80964"/>
    <w:rsid w:val="00D80CE7"/>
    <w:rsid w:val="00D80CF0"/>
    <w:rsid w:val="00D81319"/>
    <w:rsid w:val="00D8183A"/>
    <w:rsid w:val="00D81A36"/>
    <w:rsid w:val="00D82099"/>
    <w:rsid w:val="00D82118"/>
    <w:rsid w:val="00D8274F"/>
    <w:rsid w:val="00D829C2"/>
    <w:rsid w:val="00D82F78"/>
    <w:rsid w:val="00D83348"/>
    <w:rsid w:val="00D8339A"/>
    <w:rsid w:val="00D83579"/>
    <w:rsid w:val="00D8359D"/>
    <w:rsid w:val="00D83702"/>
    <w:rsid w:val="00D837AF"/>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3BA"/>
    <w:rsid w:val="00D86484"/>
    <w:rsid w:val="00D86505"/>
    <w:rsid w:val="00D86837"/>
    <w:rsid w:val="00D86934"/>
    <w:rsid w:val="00D86A11"/>
    <w:rsid w:val="00D86BB2"/>
    <w:rsid w:val="00D86C2D"/>
    <w:rsid w:val="00D86CBF"/>
    <w:rsid w:val="00D8727C"/>
    <w:rsid w:val="00D8732C"/>
    <w:rsid w:val="00D87496"/>
    <w:rsid w:val="00D874DF"/>
    <w:rsid w:val="00D87847"/>
    <w:rsid w:val="00D87C27"/>
    <w:rsid w:val="00D87C4A"/>
    <w:rsid w:val="00D90310"/>
    <w:rsid w:val="00D90478"/>
    <w:rsid w:val="00D90AEA"/>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42C"/>
    <w:rsid w:val="00D97771"/>
    <w:rsid w:val="00D97919"/>
    <w:rsid w:val="00D97D8F"/>
    <w:rsid w:val="00D97E3F"/>
    <w:rsid w:val="00D97E51"/>
    <w:rsid w:val="00DA0053"/>
    <w:rsid w:val="00DA0208"/>
    <w:rsid w:val="00DA0214"/>
    <w:rsid w:val="00DA0257"/>
    <w:rsid w:val="00DA0397"/>
    <w:rsid w:val="00DA03FD"/>
    <w:rsid w:val="00DA04CD"/>
    <w:rsid w:val="00DA0555"/>
    <w:rsid w:val="00DA0983"/>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349"/>
    <w:rsid w:val="00DA6566"/>
    <w:rsid w:val="00DA664A"/>
    <w:rsid w:val="00DA665D"/>
    <w:rsid w:val="00DA69AC"/>
    <w:rsid w:val="00DA6A53"/>
    <w:rsid w:val="00DA701A"/>
    <w:rsid w:val="00DA75E3"/>
    <w:rsid w:val="00DA7685"/>
    <w:rsid w:val="00DA77DE"/>
    <w:rsid w:val="00DA79A1"/>
    <w:rsid w:val="00DB0333"/>
    <w:rsid w:val="00DB060B"/>
    <w:rsid w:val="00DB0A16"/>
    <w:rsid w:val="00DB0AC8"/>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AEC"/>
    <w:rsid w:val="00DB2E59"/>
    <w:rsid w:val="00DB2F9F"/>
    <w:rsid w:val="00DB2FE5"/>
    <w:rsid w:val="00DB3247"/>
    <w:rsid w:val="00DB356E"/>
    <w:rsid w:val="00DB35B8"/>
    <w:rsid w:val="00DB36E2"/>
    <w:rsid w:val="00DB3A5B"/>
    <w:rsid w:val="00DB3E38"/>
    <w:rsid w:val="00DB41E7"/>
    <w:rsid w:val="00DB4208"/>
    <w:rsid w:val="00DB42D0"/>
    <w:rsid w:val="00DB44D0"/>
    <w:rsid w:val="00DB4822"/>
    <w:rsid w:val="00DB48D4"/>
    <w:rsid w:val="00DB4FF2"/>
    <w:rsid w:val="00DB5496"/>
    <w:rsid w:val="00DB568C"/>
    <w:rsid w:val="00DB5692"/>
    <w:rsid w:val="00DB5744"/>
    <w:rsid w:val="00DB581E"/>
    <w:rsid w:val="00DB5967"/>
    <w:rsid w:val="00DB5ADA"/>
    <w:rsid w:val="00DB5B61"/>
    <w:rsid w:val="00DB5DC3"/>
    <w:rsid w:val="00DB606C"/>
    <w:rsid w:val="00DB6310"/>
    <w:rsid w:val="00DB6402"/>
    <w:rsid w:val="00DB688B"/>
    <w:rsid w:val="00DB6B13"/>
    <w:rsid w:val="00DB6B7E"/>
    <w:rsid w:val="00DB6BC4"/>
    <w:rsid w:val="00DB6C4D"/>
    <w:rsid w:val="00DB72D4"/>
    <w:rsid w:val="00DB73FA"/>
    <w:rsid w:val="00DB743E"/>
    <w:rsid w:val="00DB7A3C"/>
    <w:rsid w:val="00DB7CB9"/>
    <w:rsid w:val="00DB7FF9"/>
    <w:rsid w:val="00DC0235"/>
    <w:rsid w:val="00DC055C"/>
    <w:rsid w:val="00DC072A"/>
    <w:rsid w:val="00DC0D47"/>
    <w:rsid w:val="00DC0F0F"/>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9E5"/>
    <w:rsid w:val="00DC5B16"/>
    <w:rsid w:val="00DC5CD4"/>
    <w:rsid w:val="00DC6288"/>
    <w:rsid w:val="00DC630B"/>
    <w:rsid w:val="00DC633C"/>
    <w:rsid w:val="00DC638E"/>
    <w:rsid w:val="00DC64F2"/>
    <w:rsid w:val="00DC677D"/>
    <w:rsid w:val="00DC69DF"/>
    <w:rsid w:val="00DC6AE2"/>
    <w:rsid w:val="00DC6CC1"/>
    <w:rsid w:val="00DC709F"/>
    <w:rsid w:val="00DC70D0"/>
    <w:rsid w:val="00DC7390"/>
    <w:rsid w:val="00DC74E5"/>
    <w:rsid w:val="00DC75BC"/>
    <w:rsid w:val="00DC77EC"/>
    <w:rsid w:val="00DC787B"/>
    <w:rsid w:val="00DC78C9"/>
    <w:rsid w:val="00DC7902"/>
    <w:rsid w:val="00DC7D66"/>
    <w:rsid w:val="00DC7D68"/>
    <w:rsid w:val="00DC7D97"/>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274"/>
    <w:rsid w:val="00DD43DD"/>
    <w:rsid w:val="00DD4450"/>
    <w:rsid w:val="00DD445A"/>
    <w:rsid w:val="00DD4592"/>
    <w:rsid w:val="00DD462A"/>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D7F8D"/>
    <w:rsid w:val="00DE0252"/>
    <w:rsid w:val="00DE0646"/>
    <w:rsid w:val="00DE06EE"/>
    <w:rsid w:val="00DE07FA"/>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7B6"/>
    <w:rsid w:val="00DE3ABB"/>
    <w:rsid w:val="00DE3D78"/>
    <w:rsid w:val="00DE3DBB"/>
    <w:rsid w:val="00DE3FF4"/>
    <w:rsid w:val="00DE4816"/>
    <w:rsid w:val="00DE493A"/>
    <w:rsid w:val="00DE4A56"/>
    <w:rsid w:val="00DE4BDE"/>
    <w:rsid w:val="00DE4E9A"/>
    <w:rsid w:val="00DE5021"/>
    <w:rsid w:val="00DE50F1"/>
    <w:rsid w:val="00DE556B"/>
    <w:rsid w:val="00DE55B2"/>
    <w:rsid w:val="00DE55FA"/>
    <w:rsid w:val="00DE5703"/>
    <w:rsid w:val="00DE576C"/>
    <w:rsid w:val="00DE58C5"/>
    <w:rsid w:val="00DE5D6B"/>
    <w:rsid w:val="00DE6438"/>
    <w:rsid w:val="00DE668A"/>
    <w:rsid w:val="00DE6923"/>
    <w:rsid w:val="00DE6BC3"/>
    <w:rsid w:val="00DE6CCC"/>
    <w:rsid w:val="00DE71A8"/>
    <w:rsid w:val="00DE7247"/>
    <w:rsid w:val="00DE7617"/>
    <w:rsid w:val="00DE77C9"/>
    <w:rsid w:val="00DE785C"/>
    <w:rsid w:val="00DE7ED6"/>
    <w:rsid w:val="00DF0186"/>
    <w:rsid w:val="00DF0261"/>
    <w:rsid w:val="00DF034D"/>
    <w:rsid w:val="00DF0588"/>
    <w:rsid w:val="00DF079F"/>
    <w:rsid w:val="00DF0824"/>
    <w:rsid w:val="00DF0893"/>
    <w:rsid w:val="00DF0B59"/>
    <w:rsid w:val="00DF0CA3"/>
    <w:rsid w:val="00DF0E54"/>
    <w:rsid w:val="00DF1374"/>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401"/>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DBC"/>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26"/>
    <w:rsid w:val="00E00306"/>
    <w:rsid w:val="00E00325"/>
    <w:rsid w:val="00E00509"/>
    <w:rsid w:val="00E007F9"/>
    <w:rsid w:val="00E00E0F"/>
    <w:rsid w:val="00E01198"/>
    <w:rsid w:val="00E011BD"/>
    <w:rsid w:val="00E01236"/>
    <w:rsid w:val="00E017C7"/>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72"/>
    <w:rsid w:val="00E036F2"/>
    <w:rsid w:val="00E0374C"/>
    <w:rsid w:val="00E03845"/>
    <w:rsid w:val="00E03870"/>
    <w:rsid w:val="00E03881"/>
    <w:rsid w:val="00E03C70"/>
    <w:rsid w:val="00E0423E"/>
    <w:rsid w:val="00E045CE"/>
    <w:rsid w:val="00E04B57"/>
    <w:rsid w:val="00E04DBE"/>
    <w:rsid w:val="00E04E5A"/>
    <w:rsid w:val="00E04E75"/>
    <w:rsid w:val="00E0557B"/>
    <w:rsid w:val="00E0559D"/>
    <w:rsid w:val="00E056C4"/>
    <w:rsid w:val="00E0576C"/>
    <w:rsid w:val="00E05893"/>
    <w:rsid w:val="00E058F5"/>
    <w:rsid w:val="00E05F2C"/>
    <w:rsid w:val="00E0603B"/>
    <w:rsid w:val="00E06241"/>
    <w:rsid w:val="00E0637B"/>
    <w:rsid w:val="00E0640A"/>
    <w:rsid w:val="00E06415"/>
    <w:rsid w:val="00E067D6"/>
    <w:rsid w:val="00E067DE"/>
    <w:rsid w:val="00E068BA"/>
    <w:rsid w:val="00E06908"/>
    <w:rsid w:val="00E06E99"/>
    <w:rsid w:val="00E06EC7"/>
    <w:rsid w:val="00E06ED7"/>
    <w:rsid w:val="00E07049"/>
    <w:rsid w:val="00E07290"/>
    <w:rsid w:val="00E0759A"/>
    <w:rsid w:val="00E07985"/>
    <w:rsid w:val="00E1014D"/>
    <w:rsid w:val="00E101D3"/>
    <w:rsid w:val="00E10666"/>
    <w:rsid w:val="00E1086B"/>
    <w:rsid w:val="00E108AF"/>
    <w:rsid w:val="00E10B8C"/>
    <w:rsid w:val="00E10CC0"/>
    <w:rsid w:val="00E10D83"/>
    <w:rsid w:val="00E10DF9"/>
    <w:rsid w:val="00E10E1B"/>
    <w:rsid w:val="00E10F06"/>
    <w:rsid w:val="00E10F49"/>
    <w:rsid w:val="00E118FF"/>
    <w:rsid w:val="00E11A27"/>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3116"/>
    <w:rsid w:val="00E13390"/>
    <w:rsid w:val="00E133F6"/>
    <w:rsid w:val="00E133F7"/>
    <w:rsid w:val="00E13579"/>
    <w:rsid w:val="00E13615"/>
    <w:rsid w:val="00E1361F"/>
    <w:rsid w:val="00E139EA"/>
    <w:rsid w:val="00E13F73"/>
    <w:rsid w:val="00E14036"/>
    <w:rsid w:val="00E1425A"/>
    <w:rsid w:val="00E1434D"/>
    <w:rsid w:val="00E143F4"/>
    <w:rsid w:val="00E147D6"/>
    <w:rsid w:val="00E148B2"/>
    <w:rsid w:val="00E14B0F"/>
    <w:rsid w:val="00E14EB2"/>
    <w:rsid w:val="00E15017"/>
    <w:rsid w:val="00E1533E"/>
    <w:rsid w:val="00E153E9"/>
    <w:rsid w:val="00E158CA"/>
    <w:rsid w:val="00E15937"/>
    <w:rsid w:val="00E15CB1"/>
    <w:rsid w:val="00E15E24"/>
    <w:rsid w:val="00E15E53"/>
    <w:rsid w:val="00E16004"/>
    <w:rsid w:val="00E1603F"/>
    <w:rsid w:val="00E160A5"/>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720"/>
    <w:rsid w:val="00E2177F"/>
    <w:rsid w:val="00E2182B"/>
    <w:rsid w:val="00E218BC"/>
    <w:rsid w:val="00E219C8"/>
    <w:rsid w:val="00E21C6B"/>
    <w:rsid w:val="00E22012"/>
    <w:rsid w:val="00E22355"/>
    <w:rsid w:val="00E226AB"/>
    <w:rsid w:val="00E22978"/>
    <w:rsid w:val="00E22A06"/>
    <w:rsid w:val="00E22CD5"/>
    <w:rsid w:val="00E23061"/>
    <w:rsid w:val="00E232DE"/>
    <w:rsid w:val="00E232EF"/>
    <w:rsid w:val="00E2338C"/>
    <w:rsid w:val="00E23490"/>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601"/>
    <w:rsid w:val="00E256C2"/>
    <w:rsid w:val="00E25885"/>
    <w:rsid w:val="00E25B0B"/>
    <w:rsid w:val="00E25BAF"/>
    <w:rsid w:val="00E25C02"/>
    <w:rsid w:val="00E25D0B"/>
    <w:rsid w:val="00E25DD6"/>
    <w:rsid w:val="00E26096"/>
    <w:rsid w:val="00E260D0"/>
    <w:rsid w:val="00E26270"/>
    <w:rsid w:val="00E2631E"/>
    <w:rsid w:val="00E26C85"/>
    <w:rsid w:val="00E26F01"/>
    <w:rsid w:val="00E270DF"/>
    <w:rsid w:val="00E27119"/>
    <w:rsid w:val="00E27194"/>
    <w:rsid w:val="00E2759F"/>
    <w:rsid w:val="00E2762F"/>
    <w:rsid w:val="00E278EE"/>
    <w:rsid w:val="00E27C97"/>
    <w:rsid w:val="00E27CCF"/>
    <w:rsid w:val="00E27F4A"/>
    <w:rsid w:val="00E301F6"/>
    <w:rsid w:val="00E30B4C"/>
    <w:rsid w:val="00E30BCA"/>
    <w:rsid w:val="00E30D96"/>
    <w:rsid w:val="00E30DC4"/>
    <w:rsid w:val="00E30E83"/>
    <w:rsid w:val="00E30EEE"/>
    <w:rsid w:val="00E30F98"/>
    <w:rsid w:val="00E31033"/>
    <w:rsid w:val="00E316BA"/>
    <w:rsid w:val="00E31D9D"/>
    <w:rsid w:val="00E31EB2"/>
    <w:rsid w:val="00E32001"/>
    <w:rsid w:val="00E320C3"/>
    <w:rsid w:val="00E32315"/>
    <w:rsid w:val="00E32B74"/>
    <w:rsid w:val="00E32CC1"/>
    <w:rsid w:val="00E32D31"/>
    <w:rsid w:val="00E32DF0"/>
    <w:rsid w:val="00E3317B"/>
    <w:rsid w:val="00E33536"/>
    <w:rsid w:val="00E337F2"/>
    <w:rsid w:val="00E33BD1"/>
    <w:rsid w:val="00E33DD7"/>
    <w:rsid w:val="00E349F7"/>
    <w:rsid w:val="00E34AB8"/>
    <w:rsid w:val="00E34FFE"/>
    <w:rsid w:val="00E356BA"/>
    <w:rsid w:val="00E356D9"/>
    <w:rsid w:val="00E35799"/>
    <w:rsid w:val="00E35CFD"/>
    <w:rsid w:val="00E360D0"/>
    <w:rsid w:val="00E36205"/>
    <w:rsid w:val="00E36386"/>
    <w:rsid w:val="00E364D4"/>
    <w:rsid w:val="00E36858"/>
    <w:rsid w:val="00E3697B"/>
    <w:rsid w:val="00E36D12"/>
    <w:rsid w:val="00E36E0A"/>
    <w:rsid w:val="00E36E14"/>
    <w:rsid w:val="00E36E38"/>
    <w:rsid w:val="00E36E96"/>
    <w:rsid w:val="00E3709B"/>
    <w:rsid w:val="00E37253"/>
    <w:rsid w:val="00E3730F"/>
    <w:rsid w:val="00E373CF"/>
    <w:rsid w:val="00E3745D"/>
    <w:rsid w:val="00E3753A"/>
    <w:rsid w:val="00E37688"/>
    <w:rsid w:val="00E378A0"/>
    <w:rsid w:val="00E37C5E"/>
    <w:rsid w:val="00E37FF2"/>
    <w:rsid w:val="00E4083D"/>
    <w:rsid w:val="00E40AAD"/>
    <w:rsid w:val="00E40C5B"/>
    <w:rsid w:val="00E40F2A"/>
    <w:rsid w:val="00E41A05"/>
    <w:rsid w:val="00E41B2F"/>
    <w:rsid w:val="00E41E1C"/>
    <w:rsid w:val="00E41EB6"/>
    <w:rsid w:val="00E423FD"/>
    <w:rsid w:val="00E424B4"/>
    <w:rsid w:val="00E424D7"/>
    <w:rsid w:val="00E42E18"/>
    <w:rsid w:val="00E430EC"/>
    <w:rsid w:val="00E43341"/>
    <w:rsid w:val="00E433B7"/>
    <w:rsid w:val="00E434E9"/>
    <w:rsid w:val="00E43A15"/>
    <w:rsid w:val="00E43ACD"/>
    <w:rsid w:val="00E43DAE"/>
    <w:rsid w:val="00E4402B"/>
    <w:rsid w:val="00E444B9"/>
    <w:rsid w:val="00E450C5"/>
    <w:rsid w:val="00E4557B"/>
    <w:rsid w:val="00E456AE"/>
    <w:rsid w:val="00E45964"/>
    <w:rsid w:val="00E4597A"/>
    <w:rsid w:val="00E45BF0"/>
    <w:rsid w:val="00E46178"/>
    <w:rsid w:val="00E46202"/>
    <w:rsid w:val="00E463DF"/>
    <w:rsid w:val="00E4651E"/>
    <w:rsid w:val="00E47141"/>
    <w:rsid w:val="00E4731A"/>
    <w:rsid w:val="00E47398"/>
    <w:rsid w:val="00E47422"/>
    <w:rsid w:val="00E47472"/>
    <w:rsid w:val="00E50014"/>
    <w:rsid w:val="00E50346"/>
    <w:rsid w:val="00E50462"/>
    <w:rsid w:val="00E5083C"/>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804"/>
    <w:rsid w:val="00E539C8"/>
    <w:rsid w:val="00E53B64"/>
    <w:rsid w:val="00E53DB1"/>
    <w:rsid w:val="00E53EE5"/>
    <w:rsid w:val="00E53F28"/>
    <w:rsid w:val="00E54191"/>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6FF6"/>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A6"/>
    <w:rsid w:val="00E657D4"/>
    <w:rsid w:val="00E65801"/>
    <w:rsid w:val="00E659BE"/>
    <w:rsid w:val="00E65B02"/>
    <w:rsid w:val="00E65B97"/>
    <w:rsid w:val="00E65BFB"/>
    <w:rsid w:val="00E65D7C"/>
    <w:rsid w:val="00E65DE9"/>
    <w:rsid w:val="00E65F4B"/>
    <w:rsid w:val="00E65F54"/>
    <w:rsid w:val="00E66032"/>
    <w:rsid w:val="00E6604B"/>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8EF"/>
    <w:rsid w:val="00E70F88"/>
    <w:rsid w:val="00E71403"/>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68"/>
    <w:rsid w:val="00E747AB"/>
    <w:rsid w:val="00E74828"/>
    <w:rsid w:val="00E74895"/>
    <w:rsid w:val="00E74B1D"/>
    <w:rsid w:val="00E74EF4"/>
    <w:rsid w:val="00E74FEA"/>
    <w:rsid w:val="00E750DD"/>
    <w:rsid w:val="00E75234"/>
    <w:rsid w:val="00E75250"/>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F"/>
    <w:rsid w:val="00E81970"/>
    <w:rsid w:val="00E81D92"/>
    <w:rsid w:val="00E81EA8"/>
    <w:rsid w:val="00E81F59"/>
    <w:rsid w:val="00E82017"/>
    <w:rsid w:val="00E82274"/>
    <w:rsid w:val="00E822C9"/>
    <w:rsid w:val="00E823AA"/>
    <w:rsid w:val="00E82C9D"/>
    <w:rsid w:val="00E830BB"/>
    <w:rsid w:val="00E832E9"/>
    <w:rsid w:val="00E8379D"/>
    <w:rsid w:val="00E837DA"/>
    <w:rsid w:val="00E83833"/>
    <w:rsid w:val="00E83ACD"/>
    <w:rsid w:val="00E83B8B"/>
    <w:rsid w:val="00E83C10"/>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EEB"/>
    <w:rsid w:val="00E85F6E"/>
    <w:rsid w:val="00E8604C"/>
    <w:rsid w:val="00E860AC"/>
    <w:rsid w:val="00E86288"/>
    <w:rsid w:val="00E86496"/>
    <w:rsid w:val="00E86676"/>
    <w:rsid w:val="00E866F5"/>
    <w:rsid w:val="00E86BDA"/>
    <w:rsid w:val="00E86C71"/>
    <w:rsid w:val="00E86F5A"/>
    <w:rsid w:val="00E86FE5"/>
    <w:rsid w:val="00E87014"/>
    <w:rsid w:val="00E871B1"/>
    <w:rsid w:val="00E871DE"/>
    <w:rsid w:val="00E8751E"/>
    <w:rsid w:val="00E87669"/>
    <w:rsid w:val="00E8768D"/>
    <w:rsid w:val="00E87769"/>
    <w:rsid w:val="00E877CA"/>
    <w:rsid w:val="00E8781B"/>
    <w:rsid w:val="00E87A83"/>
    <w:rsid w:val="00E87FB3"/>
    <w:rsid w:val="00E9013F"/>
    <w:rsid w:val="00E9015B"/>
    <w:rsid w:val="00E90300"/>
    <w:rsid w:val="00E9036E"/>
    <w:rsid w:val="00E9041C"/>
    <w:rsid w:val="00E90523"/>
    <w:rsid w:val="00E905AB"/>
    <w:rsid w:val="00E905AC"/>
    <w:rsid w:val="00E9063D"/>
    <w:rsid w:val="00E90699"/>
    <w:rsid w:val="00E90815"/>
    <w:rsid w:val="00E908B8"/>
    <w:rsid w:val="00E90A46"/>
    <w:rsid w:val="00E90D0B"/>
    <w:rsid w:val="00E910D0"/>
    <w:rsid w:val="00E91206"/>
    <w:rsid w:val="00E91343"/>
    <w:rsid w:val="00E913D3"/>
    <w:rsid w:val="00E9143F"/>
    <w:rsid w:val="00E914D2"/>
    <w:rsid w:val="00E9159F"/>
    <w:rsid w:val="00E91773"/>
    <w:rsid w:val="00E9187C"/>
    <w:rsid w:val="00E92016"/>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56"/>
    <w:rsid w:val="00EA38F7"/>
    <w:rsid w:val="00EA3923"/>
    <w:rsid w:val="00EA3C2F"/>
    <w:rsid w:val="00EA3D12"/>
    <w:rsid w:val="00EA3DFD"/>
    <w:rsid w:val="00EA3F18"/>
    <w:rsid w:val="00EA4017"/>
    <w:rsid w:val="00EA428E"/>
    <w:rsid w:val="00EA4588"/>
    <w:rsid w:val="00EA45EB"/>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02E"/>
    <w:rsid w:val="00EA65BD"/>
    <w:rsid w:val="00EA6C15"/>
    <w:rsid w:val="00EA6D5B"/>
    <w:rsid w:val="00EA6EEE"/>
    <w:rsid w:val="00EA6F20"/>
    <w:rsid w:val="00EA7551"/>
    <w:rsid w:val="00EA75FC"/>
    <w:rsid w:val="00EA7624"/>
    <w:rsid w:val="00EA7807"/>
    <w:rsid w:val="00EB0943"/>
    <w:rsid w:val="00EB0D88"/>
    <w:rsid w:val="00EB0E08"/>
    <w:rsid w:val="00EB164C"/>
    <w:rsid w:val="00EB181E"/>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A16"/>
    <w:rsid w:val="00EC0CE4"/>
    <w:rsid w:val="00EC0DAF"/>
    <w:rsid w:val="00EC115A"/>
    <w:rsid w:val="00EC124B"/>
    <w:rsid w:val="00EC157F"/>
    <w:rsid w:val="00EC16AA"/>
    <w:rsid w:val="00EC1B81"/>
    <w:rsid w:val="00EC2204"/>
    <w:rsid w:val="00EC23A3"/>
    <w:rsid w:val="00EC2868"/>
    <w:rsid w:val="00EC2C30"/>
    <w:rsid w:val="00EC2D81"/>
    <w:rsid w:val="00EC2DF8"/>
    <w:rsid w:val="00EC324D"/>
    <w:rsid w:val="00EC3317"/>
    <w:rsid w:val="00EC33C1"/>
    <w:rsid w:val="00EC3681"/>
    <w:rsid w:val="00EC371A"/>
    <w:rsid w:val="00EC37EE"/>
    <w:rsid w:val="00EC3D3D"/>
    <w:rsid w:val="00EC3F19"/>
    <w:rsid w:val="00EC4050"/>
    <w:rsid w:val="00EC405C"/>
    <w:rsid w:val="00EC456D"/>
    <w:rsid w:val="00EC45AE"/>
    <w:rsid w:val="00EC45D5"/>
    <w:rsid w:val="00EC47AF"/>
    <w:rsid w:val="00EC4C3F"/>
    <w:rsid w:val="00EC4CF7"/>
    <w:rsid w:val="00EC4DC4"/>
    <w:rsid w:val="00EC51AD"/>
    <w:rsid w:val="00EC546D"/>
    <w:rsid w:val="00EC548F"/>
    <w:rsid w:val="00EC5899"/>
    <w:rsid w:val="00EC5AF6"/>
    <w:rsid w:val="00EC5CBA"/>
    <w:rsid w:val="00EC5EB3"/>
    <w:rsid w:val="00EC6209"/>
    <w:rsid w:val="00EC647F"/>
    <w:rsid w:val="00EC6672"/>
    <w:rsid w:val="00EC674C"/>
    <w:rsid w:val="00EC6987"/>
    <w:rsid w:val="00EC6AB9"/>
    <w:rsid w:val="00EC6BFB"/>
    <w:rsid w:val="00EC7031"/>
    <w:rsid w:val="00EC718C"/>
    <w:rsid w:val="00EC750B"/>
    <w:rsid w:val="00EC75C7"/>
    <w:rsid w:val="00EC770A"/>
    <w:rsid w:val="00EC7718"/>
    <w:rsid w:val="00EC77AF"/>
    <w:rsid w:val="00EC79BE"/>
    <w:rsid w:val="00EC7A64"/>
    <w:rsid w:val="00EC7CF5"/>
    <w:rsid w:val="00EC7D0A"/>
    <w:rsid w:val="00ED019C"/>
    <w:rsid w:val="00ED02A2"/>
    <w:rsid w:val="00ED02B0"/>
    <w:rsid w:val="00ED0300"/>
    <w:rsid w:val="00ED0385"/>
    <w:rsid w:val="00ED0422"/>
    <w:rsid w:val="00ED04C1"/>
    <w:rsid w:val="00ED0544"/>
    <w:rsid w:val="00ED0CFE"/>
    <w:rsid w:val="00ED0DEC"/>
    <w:rsid w:val="00ED0EA9"/>
    <w:rsid w:val="00ED0FA4"/>
    <w:rsid w:val="00ED0FE2"/>
    <w:rsid w:val="00ED103E"/>
    <w:rsid w:val="00ED1275"/>
    <w:rsid w:val="00ED1348"/>
    <w:rsid w:val="00ED14FC"/>
    <w:rsid w:val="00ED167E"/>
    <w:rsid w:val="00ED1AA7"/>
    <w:rsid w:val="00ED1B1B"/>
    <w:rsid w:val="00ED1D0B"/>
    <w:rsid w:val="00ED1D68"/>
    <w:rsid w:val="00ED1FF7"/>
    <w:rsid w:val="00ED218D"/>
    <w:rsid w:val="00ED2324"/>
    <w:rsid w:val="00ED276D"/>
    <w:rsid w:val="00ED2801"/>
    <w:rsid w:val="00ED2B04"/>
    <w:rsid w:val="00ED2F49"/>
    <w:rsid w:val="00ED33CE"/>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48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AE1"/>
    <w:rsid w:val="00EE0B2F"/>
    <w:rsid w:val="00EE0D5B"/>
    <w:rsid w:val="00EE106B"/>
    <w:rsid w:val="00EE1086"/>
    <w:rsid w:val="00EE1149"/>
    <w:rsid w:val="00EE1351"/>
    <w:rsid w:val="00EE196B"/>
    <w:rsid w:val="00EE1D4E"/>
    <w:rsid w:val="00EE1E78"/>
    <w:rsid w:val="00EE1EE3"/>
    <w:rsid w:val="00EE206F"/>
    <w:rsid w:val="00EE214F"/>
    <w:rsid w:val="00EE256A"/>
    <w:rsid w:val="00EE292A"/>
    <w:rsid w:val="00EE2A93"/>
    <w:rsid w:val="00EE2AB5"/>
    <w:rsid w:val="00EE2B53"/>
    <w:rsid w:val="00EE3007"/>
    <w:rsid w:val="00EE36CB"/>
    <w:rsid w:val="00EE382E"/>
    <w:rsid w:val="00EE3A24"/>
    <w:rsid w:val="00EE3A64"/>
    <w:rsid w:val="00EE3B98"/>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8D5"/>
    <w:rsid w:val="00EF6948"/>
    <w:rsid w:val="00EF697C"/>
    <w:rsid w:val="00EF69D5"/>
    <w:rsid w:val="00EF6D3A"/>
    <w:rsid w:val="00EF6F1D"/>
    <w:rsid w:val="00EF7317"/>
    <w:rsid w:val="00EF74D5"/>
    <w:rsid w:val="00EF753C"/>
    <w:rsid w:val="00EF7560"/>
    <w:rsid w:val="00EF7957"/>
    <w:rsid w:val="00EF7960"/>
    <w:rsid w:val="00EF796C"/>
    <w:rsid w:val="00EF79F8"/>
    <w:rsid w:val="00EF7AC9"/>
    <w:rsid w:val="00F00029"/>
    <w:rsid w:val="00F000D1"/>
    <w:rsid w:val="00F003E2"/>
    <w:rsid w:val="00F00693"/>
    <w:rsid w:val="00F00752"/>
    <w:rsid w:val="00F00E90"/>
    <w:rsid w:val="00F00FCB"/>
    <w:rsid w:val="00F01058"/>
    <w:rsid w:val="00F012B9"/>
    <w:rsid w:val="00F013CC"/>
    <w:rsid w:val="00F01F2A"/>
    <w:rsid w:val="00F0211D"/>
    <w:rsid w:val="00F021AC"/>
    <w:rsid w:val="00F024CD"/>
    <w:rsid w:val="00F02709"/>
    <w:rsid w:val="00F02973"/>
    <w:rsid w:val="00F02B6B"/>
    <w:rsid w:val="00F02B95"/>
    <w:rsid w:val="00F02B9B"/>
    <w:rsid w:val="00F02CFD"/>
    <w:rsid w:val="00F03085"/>
    <w:rsid w:val="00F0320D"/>
    <w:rsid w:val="00F032A8"/>
    <w:rsid w:val="00F039DE"/>
    <w:rsid w:val="00F03A36"/>
    <w:rsid w:val="00F03E6F"/>
    <w:rsid w:val="00F03F82"/>
    <w:rsid w:val="00F04074"/>
    <w:rsid w:val="00F0424B"/>
    <w:rsid w:val="00F0428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B6"/>
    <w:rsid w:val="00F11419"/>
    <w:rsid w:val="00F114D5"/>
    <w:rsid w:val="00F11623"/>
    <w:rsid w:val="00F116C2"/>
    <w:rsid w:val="00F11727"/>
    <w:rsid w:val="00F1179D"/>
    <w:rsid w:val="00F11906"/>
    <w:rsid w:val="00F119A6"/>
    <w:rsid w:val="00F11AE7"/>
    <w:rsid w:val="00F11B65"/>
    <w:rsid w:val="00F11BCD"/>
    <w:rsid w:val="00F11C59"/>
    <w:rsid w:val="00F11C5F"/>
    <w:rsid w:val="00F11CCF"/>
    <w:rsid w:val="00F11CEE"/>
    <w:rsid w:val="00F11E5C"/>
    <w:rsid w:val="00F11E7D"/>
    <w:rsid w:val="00F1205D"/>
    <w:rsid w:val="00F122B7"/>
    <w:rsid w:val="00F1238E"/>
    <w:rsid w:val="00F12609"/>
    <w:rsid w:val="00F1267D"/>
    <w:rsid w:val="00F12A53"/>
    <w:rsid w:val="00F12DDB"/>
    <w:rsid w:val="00F12E14"/>
    <w:rsid w:val="00F131A1"/>
    <w:rsid w:val="00F13432"/>
    <w:rsid w:val="00F135D0"/>
    <w:rsid w:val="00F1380A"/>
    <w:rsid w:val="00F13D2B"/>
    <w:rsid w:val="00F13DDD"/>
    <w:rsid w:val="00F140D7"/>
    <w:rsid w:val="00F14148"/>
    <w:rsid w:val="00F14344"/>
    <w:rsid w:val="00F1481B"/>
    <w:rsid w:val="00F14A18"/>
    <w:rsid w:val="00F14CB8"/>
    <w:rsid w:val="00F14E9A"/>
    <w:rsid w:val="00F15074"/>
    <w:rsid w:val="00F150C2"/>
    <w:rsid w:val="00F151B4"/>
    <w:rsid w:val="00F1574E"/>
    <w:rsid w:val="00F15776"/>
    <w:rsid w:val="00F159F2"/>
    <w:rsid w:val="00F15AF6"/>
    <w:rsid w:val="00F15B4C"/>
    <w:rsid w:val="00F15B9A"/>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6BD"/>
    <w:rsid w:val="00F2691E"/>
    <w:rsid w:val="00F26C98"/>
    <w:rsid w:val="00F26D2E"/>
    <w:rsid w:val="00F26D95"/>
    <w:rsid w:val="00F271C8"/>
    <w:rsid w:val="00F271F4"/>
    <w:rsid w:val="00F2727B"/>
    <w:rsid w:val="00F272B5"/>
    <w:rsid w:val="00F27310"/>
    <w:rsid w:val="00F27384"/>
    <w:rsid w:val="00F27783"/>
    <w:rsid w:val="00F27847"/>
    <w:rsid w:val="00F27A0C"/>
    <w:rsid w:val="00F27A68"/>
    <w:rsid w:val="00F27AA8"/>
    <w:rsid w:val="00F27D0E"/>
    <w:rsid w:val="00F27D4F"/>
    <w:rsid w:val="00F30116"/>
    <w:rsid w:val="00F301F5"/>
    <w:rsid w:val="00F3020A"/>
    <w:rsid w:val="00F3020B"/>
    <w:rsid w:val="00F306C2"/>
    <w:rsid w:val="00F3087D"/>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D5B"/>
    <w:rsid w:val="00F32E42"/>
    <w:rsid w:val="00F32E47"/>
    <w:rsid w:val="00F32E91"/>
    <w:rsid w:val="00F32E9F"/>
    <w:rsid w:val="00F330BE"/>
    <w:rsid w:val="00F331F3"/>
    <w:rsid w:val="00F3329B"/>
    <w:rsid w:val="00F3351C"/>
    <w:rsid w:val="00F33661"/>
    <w:rsid w:val="00F337D2"/>
    <w:rsid w:val="00F339A6"/>
    <w:rsid w:val="00F339D3"/>
    <w:rsid w:val="00F33D9A"/>
    <w:rsid w:val="00F33E79"/>
    <w:rsid w:val="00F34294"/>
    <w:rsid w:val="00F34461"/>
    <w:rsid w:val="00F34469"/>
    <w:rsid w:val="00F347DF"/>
    <w:rsid w:val="00F3485B"/>
    <w:rsid w:val="00F348A8"/>
    <w:rsid w:val="00F34DA9"/>
    <w:rsid w:val="00F34E7E"/>
    <w:rsid w:val="00F34F81"/>
    <w:rsid w:val="00F350D5"/>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95C"/>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0FA7"/>
    <w:rsid w:val="00F40FF1"/>
    <w:rsid w:val="00F41182"/>
    <w:rsid w:val="00F411A8"/>
    <w:rsid w:val="00F4136E"/>
    <w:rsid w:val="00F41388"/>
    <w:rsid w:val="00F413DD"/>
    <w:rsid w:val="00F41624"/>
    <w:rsid w:val="00F41636"/>
    <w:rsid w:val="00F41715"/>
    <w:rsid w:val="00F41FA9"/>
    <w:rsid w:val="00F41FDD"/>
    <w:rsid w:val="00F4287D"/>
    <w:rsid w:val="00F428B0"/>
    <w:rsid w:val="00F42ABC"/>
    <w:rsid w:val="00F435DF"/>
    <w:rsid w:val="00F43918"/>
    <w:rsid w:val="00F43A1C"/>
    <w:rsid w:val="00F43A3C"/>
    <w:rsid w:val="00F43AB0"/>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12E"/>
    <w:rsid w:val="00F469DB"/>
    <w:rsid w:val="00F46A8B"/>
    <w:rsid w:val="00F46C23"/>
    <w:rsid w:val="00F46D19"/>
    <w:rsid w:val="00F46DBC"/>
    <w:rsid w:val="00F472DD"/>
    <w:rsid w:val="00F473B6"/>
    <w:rsid w:val="00F4747B"/>
    <w:rsid w:val="00F47AB7"/>
    <w:rsid w:val="00F47B90"/>
    <w:rsid w:val="00F47C3D"/>
    <w:rsid w:val="00F47C40"/>
    <w:rsid w:val="00F47D1C"/>
    <w:rsid w:val="00F47D8A"/>
    <w:rsid w:val="00F5012D"/>
    <w:rsid w:val="00F5022C"/>
    <w:rsid w:val="00F50703"/>
    <w:rsid w:val="00F509F5"/>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D3D"/>
    <w:rsid w:val="00F54DBC"/>
    <w:rsid w:val="00F550AA"/>
    <w:rsid w:val="00F555AE"/>
    <w:rsid w:val="00F559D9"/>
    <w:rsid w:val="00F55A8D"/>
    <w:rsid w:val="00F55B9D"/>
    <w:rsid w:val="00F55ECD"/>
    <w:rsid w:val="00F56643"/>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11C6"/>
    <w:rsid w:val="00F61350"/>
    <w:rsid w:val="00F613E2"/>
    <w:rsid w:val="00F616D1"/>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C0F"/>
    <w:rsid w:val="00F63F6C"/>
    <w:rsid w:val="00F63F6F"/>
    <w:rsid w:val="00F64271"/>
    <w:rsid w:val="00F646E9"/>
    <w:rsid w:val="00F64832"/>
    <w:rsid w:val="00F64843"/>
    <w:rsid w:val="00F649C6"/>
    <w:rsid w:val="00F649CD"/>
    <w:rsid w:val="00F64AA3"/>
    <w:rsid w:val="00F64C6B"/>
    <w:rsid w:val="00F64D06"/>
    <w:rsid w:val="00F64DA1"/>
    <w:rsid w:val="00F64E16"/>
    <w:rsid w:val="00F64EC9"/>
    <w:rsid w:val="00F64F04"/>
    <w:rsid w:val="00F64F06"/>
    <w:rsid w:val="00F6506F"/>
    <w:rsid w:val="00F656DA"/>
    <w:rsid w:val="00F65766"/>
    <w:rsid w:val="00F65839"/>
    <w:rsid w:val="00F65BF8"/>
    <w:rsid w:val="00F65E78"/>
    <w:rsid w:val="00F65FA0"/>
    <w:rsid w:val="00F66180"/>
    <w:rsid w:val="00F66486"/>
    <w:rsid w:val="00F668F7"/>
    <w:rsid w:val="00F66A32"/>
    <w:rsid w:val="00F66D61"/>
    <w:rsid w:val="00F66E59"/>
    <w:rsid w:val="00F66EBA"/>
    <w:rsid w:val="00F66FD1"/>
    <w:rsid w:val="00F6713A"/>
    <w:rsid w:val="00F672A6"/>
    <w:rsid w:val="00F67322"/>
    <w:rsid w:val="00F6747B"/>
    <w:rsid w:val="00F67B7E"/>
    <w:rsid w:val="00F67F70"/>
    <w:rsid w:val="00F701DC"/>
    <w:rsid w:val="00F701F7"/>
    <w:rsid w:val="00F70259"/>
    <w:rsid w:val="00F7029F"/>
    <w:rsid w:val="00F7032C"/>
    <w:rsid w:val="00F70718"/>
    <w:rsid w:val="00F70810"/>
    <w:rsid w:val="00F70992"/>
    <w:rsid w:val="00F70B25"/>
    <w:rsid w:val="00F70CD1"/>
    <w:rsid w:val="00F70FE6"/>
    <w:rsid w:val="00F70FED"/>
    <w:rsid w:val="00F7108A"/>
    <w:rsid w:val="00F710E7"/>
    <w:rsid w:val="00F71233"/>
    <w:rsid w:val="00F713CC"/>
    <w:rsid w:val="00F71706"/>
    <w:rsid w:val="00F722B8"/>
    <w:rsid w:val="00F724A0"/>
    <w:rsid w:val="00F72667"/>
    <w:rsid w:val="00F727A0"/>
    <w:rsid w:val="00F72A7A"/>
    <w:rsid w:val="00F72CDA"/>
    <w:rsid w:val="00F72EEB"/>
    <w:rsid w:val="00F7303D"/>
    <w:rsid w:val="00F73549"/>
    <w:rsid w:val="00F737A3"/>
    <w:rsid w:val="00F739BC"/>
    <w:rsid w:val="00F73A1C"/>
    <w:rsid w:val="00F73B0A"/>
    <w:rsid w:val="00F741F6"/>
    <w:rsid w:val="00F741FC"/>
    <w:rsid w:val="00F74316"/>
    <w:rsid w:val="00F7458A"/>
    <w:rsid w:val="00F749D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251"/>
    <w:rsid w:val="00F81319"/>
    <w:rsid w:val="00F81C02"/>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CFD"/>
    <w:rsid w:val="00F84DC0"/>
    <w:rsid w:val="00F84DD2"/>
    <w:rsid w:val="00F84E06"/>
    <w:rsid w:val="00F852FC"/>
    <w:rsid w:val="00F85372"/>
    <w:rsid w:val="00F8549F"/>
    <w:rsid w:val="00F854CB"/>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673"/>
    <w:rsid w:val="00F93C53"/>
    <w:rsid w:val="00F93C95"/>
    <w:rsid w:val="00F93D67"/>
    <w:rsid w:val="00F93F81"/>
    <w:rsid w:val="00F93FB3"/>
    <w:rsid w:val="00F94182"/>
    <w:rsid w:val="00F9427E"/>
    <w:rsid w:val="00F946DB"/>
    <w:rsid w:val="00F94CF3"/>
    <w:rsid w:val="00F94ECA"/>
    <w:rsid w:val="00F95035"/>
    <w:rsid w:val="00F95401"/>
    <w:rsid w:val="00F95446"/>
    <w:rsid w:val="00F954B6"/>
    <w:rsid w:val="00F9557D"/>
    <w:rsid w:val="00F9566A"/>
    <w:rsid w:val="00F9566C"/>
    <w:rsid w:val="00F956E7"/>
    <w:rsid w:val="00F95719"/>
    <w:rsid w:val="00F95951"/>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674"/>
    <w:rsid w:val="00FA1795"/>
    <w:rsid w:val="00FA1AF8"/>
    <w:rsid w:val="00FA1B17"/>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92D"/>
    <w:rsid w:val="00FA3BCA"/>
    <w:rsid w:val="00FA4219"/>
    <w:rsid w:val="00FA4534"/>
    <w:rsid w:val="00FA454E"/>
    <w:rsid w:val="00FA4A69"/>
    <w:rsid w:val="00FA4B39"/>
    <w:rsid w:val="00FA4DC5"/>
    <w:rsid w:val="00FA4EC6"/>
    <w:rsid w:val="00FA4FD8"/>
    <w:rsid w:val="00FA5004"/>
    <w:rsid w:val="00FA516E"/>
    <w:rsid w:val="00FA576D"/>
    <w:rsid w:val="00FA57B7"/>
    <w:rsid w:val="00FA5989"/>
    <w:rsid w:val="00FA5AF7"/>
    <w:rsid w:val="00FA5B32"/>
    <w:rsid w:val="00FA5FC2"/>
    <w:rsid w:val="00FA6298"/>
    <w:rsid w:val="00FA6396"/>
    <w:rsid w:val="00FA64A7"/>
    <w:rsid w:val="00FA65A4"/>
    <w:rsid w:val="00FA65CB"/>
    <w:rsid w:val="00FA65F4"/>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133"/>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202"/>
    <w:rsid w:val="00FB646D"/>
    <w:rsid w:val="00FB68FB"/>
    <w:rsid w:val="00FB690E"/>
    <w:rsid w:val="00FB692D"/>
    <w:rsid w:val="00FB71F1"/>
    <w:rsid w:val="00FB72A6"/>
    <w:rsid w:val="00FB73A9"/>
    <w:rsid w:val="00FB74D4"/>
    <w:rsid w:val="00FB77A2"/>
    <w:rsid w:val="00FB7BAD"/>
    <w:rsid w:val="00FB7C93"/>
    <w:rsid w:val="00FC02F0"/>
    <w:rsid w:val="00FC0492"/>
    <w:rsid w:val="00FC066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D29"/>
    <w:rsid w:val="00FC30E9"/>
    <w:rsid w:val="00FC38AE"/>
    <w:rsid w:val="00FC3967"/>
    <w:rsid w:val="00FC3AEE"/>
    <w:rsid w:val="00FC3B87"/>
    <w:rsid w:val="00FC3E36"/>
    <w:rsid w:val="00FC3F6E"/>
    <w:rsid w:val="00FC3FE3"/>
    <w:rsid w:val="00FC4252"/>
    <w:rsid w:val="00FC42B4"/>
    <w:rsid w:val="00FC4357"/>
    <w:rsid w:val="00FC45FF"/>
    <w:rsid w:val="00FC4962"/>
    <w:rsid w:val="00FC4C79"/>
    <w:rsid w:val="00FC4D8A"/>
    <w:rsid w:val="00FC5089"/>
    <w:rsid w:val="00FC5222"/>
    <w:rsid w:val="00FC549A"/>
    <w:rsid w:val="00FC59BC"/>
    <w:rsid w:val="00FC5B7A"/>
    <w:rsid w:val="00FC5D88"/>
    <w:rsid w:val="00FC6106"/>
    <w:rsid w:val="00FC61DF"/>
    <w:rsid w:val="00FC627F"/>
    <w:rsid w:val="00FC66AB"/>
    <w:rsid w:val="00FC6EBF"/>
    <w:rsid w:val="00FC6EF2"/>
    <w:rsid w:val="00FC70E4"/>
    <w:rsid w:val="00FC7372"/>
    <w:rsid w:val="00FC75FF"/>
    <w:rsid w:val="00FC77AC"/>
    <w:rsid w:val="00FC7848"/>
    <w:rsid w:val="00FC795A"/>
    <w:rsid w:val="00FC7A10"/>
    <w:rsid w:val="00FC7C5B"/>
    <w:rsid w:val="00FC7CD5"/>
    <w:rsid w:val="00FC7CE7"/>
    <w:rsid w:val="00FD0123"/>
    <w:rsid w:val="00FD0226"/>
    <w:rsid w:val="00FD052B"/>
    <w:rsid w:val="00FD0604"/>
    <w:rsid w:val="00FD0609"/>
    <w:rsid w:val="00FD0764"/>
    <w:rsid w:val="00FD0CBE"/>
    <w:rsid w:val="00FD0E46"/>
    <w:rsid w:val="00FD115A"/>
    <w:rsid w:val="00FD1374"/>
    <w:rsid w:val="00FD13EE"/>
    <w:rsid w:val="00FD178F"/>
    <w:rsid w:val="00FD1B3F"/>
    <w:rsid w:val="00FD1D1E"/>
    <w:rsid w:val="00FD1DFD"/>
    <w:rsid w:val="00FD1F95"/>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4E5E"/>
    <w:rsid w:val="00FD5417"/>
    <w:rsid w:val="00FD54F2"/>
    <w:rsid w:val="00FD5777"/>
    <w:rsid w:val="00FD5C24"/>
    <w:rsid w:val="00FD5E1C"/>
    <w:rsid w:val="00FD5E5E"/>
    <w:rsid w:val="00FD5FC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4C"/>
    <w:rsid w:val="00FE0A51"/>
    <w:rsid w:val="00FE0BA8"/>
    <w:rsid w:val="00FE0E13"/>
    <w:rsid w:val="00FE0E46"/>
    <w:rsid w:val="00FE0E47"/>
    <w:rsid w:val="00FE0EB3"/>
    <w:rsid w:val="00FE0EC9"/>
    <w:rsid w:val="00FE1095"/>
    <w:rsid w:val="00FE1167"/>
    <w:rsid w:val="00FE12AD"/>
    <w:rsid w:val="00FE138E"/>
    <w:rsid w:val="00FE1793"/>
    <w:rsid w:val="00FE19F2"/>
    <w:rsid w:val="00FE1C4E"/>
    <w:rsid w:val="00FE1DAD"/>
    <w:rsid w:val="00FE1DC0"/>
    <w:rsid w:val="00FE1F30"/>
    <w:rsid w:val="00FE2168"/>
    <w:rsid w:val="00FE2680"/>
    <w:rsid w:val="00FE2D60"/>
    <w:rsid w:val="00FE31BD"/>
    <w:rsid w:val="00FE3554"/>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9BD"/>
    <w:rsid w:val="00FE5A49"/>
    <w:rsid w:val="00FE5A58"/>
    <w:rsid w:val="00FE5B1F"/>
    <w:rsid w:val="00FE5D53"/>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9D5"/>
    <w:rsid w:val="00FF1BBA"/>
    <w:rsid w:val="00FF1C13"/>
    <w:rsid w:val="00FF1E6F"/>
    <w:rsid w:val="00FF1F41"/>
    <w:rsid w:val="00FF1F4D"/>
    <w:rsid w:val="00FF2137"/>
    <w:rsid w:val="00FF22A2"/>
    <w:rsid w:val="00FF2442"/>
    <w:rsid w:val="00FF258F"/>
    <w:rsid w:val="00FF2621"/>
    <w:rsid w:val="00FF2985"/>
    <w:rsid w:val="00FF2AAE"/>
    <w:rsid w:val="00FF2CE0"/>
    <w:rsid w:val="00FF303F"/>
    <w:rsid w:val="00FF3964"/>
    <w:rsid w:val="00FF3E91"/>
    <w:rsid w:val="00FF4120"/>
    <w:rsid w:val="00FF44CD"/>
    <w:rsid w:val="00FF44E2"/>
    <w:rsid w:val="00FF46D8"/>
    <w:rsid w:val="00FF49B7"/>
    <w:rsid w:val="00FF4A65"/>
    <w:rsid w:val="00FF4B1E"/>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BE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
    <w:name w:val="table"/>
    <w:basedOn w:val="a"/>
    <w:next w:val="a"/>
    <w:qFormat/>
    <w:rsid w:val="00BB43B3"/>
    <w:pPr>
      <w:numPr>
        <w:numId w:val="26"/>
      </w:numPr>
      <w:overflowPunct/>
      <w:autoSpaceDE/>
      <w:autoSpaceDN/>
      <w:adjustRightInd/>
      <w:spacing w:after="120"/>
      <w:jc w:val="center"/>
      <w:textAlignment w:val="auto"/>
    </w:pPr>
    <w:rPr>
      <w:rFonts w:eastAsiaTheme="minorEastAsi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1BF2B1AE-F6CC-4EA7-AA1D-6BB3D10F9C38}">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2861</TotalTime>
  <Pages>6</Pages>
  <Words>2582</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3470</cp:revision>
  <cp:lastPrinted>2004-04-14T09:17:00Z</cp:lastPrinted>
  <dcterms:created xsi:type="dcterms:W3CDTF">2024-03-28T07:35:00Z</dcterms:created>
  <dcterms:modified xsi:type="dcterms:W3CDTF">2024-09-30T07:10:00Z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